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4B69C4" w14:textId="5A635DD0" w:rsidR="002B1374" w:rsidRPr="00BC6236" w:rsidRDefault="00BC6236">
      <w:pPr>
        <w:pStyle w:val="Title"/>
        <w:tabs>
          <w:tab w:val="center" w:pos="4320"/>
        </w:tabs>
        <w:rPr>
          <w:sz w:val="72"/>
          <w:szCs w:val="52"/>
        </w:rPr>
      </w:pPr>
      <w:r w:rsidRPr="00BC6236">
        <w:rPr>
          <w:sz w:val="72"/>
          <w:szCs w:val="52"/>
        </w:rPr>
        <w:t>The wow show</w:t>
      </w:r>
    </w:p>
    <w:p w14:paraId="64255546" w14:textId="7A751BBD" w:rsidR="002B1374" w:rsidRDefault="00BC6236">
      <w:pPr>
        <w:pStyle w:val="Subtitle"/>
        <w:rPr>
          <w:sz w:val="56"/>
          <w:szCs w:val="18"/>
        </w:rPr>
      </w:pPr>
      <w:r w:rsidRPr="00BC6236">
        <w:rPr>
          <w:sz w:val="56"/>
          <w:szCs w:val="18"/>
        </w:rPr>
        <w:t>podiatry career special</w:t>
      </w:r>
    </w:p>
    <w:p w14:paraId="79B61B91" w14:textId="2A28F421" w:rsidR="0026692A" w:rsidRPr="0026692A" w:rsidRDefault="0026692A" w:rsidP="0026692A">
      <w:pPr>
        <w:pStyle w:val="Date"/>
      </w:pPr>
      <w:r>
        <w:t>In association with Health Education England</w:t>
      </w:r>
    </w:p>
    <w:p w14:paraId="07454CCE" w14:textId="0E2239DF" w:rsidR="002B1374" w:rsidRDefault="00556371">
      <w:pPr>
        <w:pStyle w:val="Date"/>
      </w:pPr>
      <w:r>
        <w:t>Summer</w:t>
      </w:r>
      <w:r w:rsidR="00BC6236">
        <w:t xml:space="preserve"> 2020</w:t>
      </w:r>
    </w:p>
    <w:p w14:paraId="08A01D4F" w14:textId="11713504" w:rsidR="002B1374" w:rsidRDefault="00BC6236">
      <w:pPr>
        <w:pStyle w:val="Heading1"/>
      </w:pPr>
      <w:r>
        <w:t>A look a</w:t>
      </w:r>
      <w:r w:rsidR="004965D6">
        <w:t>t</w:t>
      </w:r>
      <w:r>
        <w:t xml:space="preserve"> podiatry careers</w:t>
      </w:r>
      <w:r w:rsidR="007F7C34">
        <w:t xml:space="preserve"> </w:t>
      </w:r>
      <w:r w:rsidR="00275CE3">
        <w:t>KS5</w:t>
      </w:r>
    </w:p>
    <w:p w14:paraId="01910218" w14:textId="681AA46A" w:rsidR="002B1374" w:rsidRPr="00EB53EC" w:rsidRDefault="00BC6236">
      <w:pPr>
        <w:pStyle w:val="Heading2"/>
        <w:rPr>
          <w:rFonts w:ascii="HelveticaNeue" w:hAnsi="HelveticaNeue"/>
        </w:rPr>
      </w:pPr>
      <w:r w:rsidRPr="00EB53EC">
        <w:rPr>
          <w:rFonts w:ascii="HelveticaNeue" w:hAnsi="HelveticaNeue"/>
        </w:rPr>
        <w:t xml:space="preserve">Reflective </w:t>
      </w:r>
      <w:r w:rsidR="001505C2">
        <w:rPr>
          <w:rFonts w:ascii="HelveticaNeue" w:hAnsi="HelveticaNeue"/>
        </w:rPr>
        <w:t>journal</w:t>
      </w:r>
    </w:p>
    <w:p w14:paraId="330A1482" w14:textId="17FCD1F5" w:rsidR="002B1374" w:rsidRPr="00EB53EC" w:rsidRDefault="00BC6236">
      <w:pPr>
        <w:rPr>
          <w:rFonts w:ascii="HelveticaNeue" w:hAnsi="HelveticaNeue"/>
        </w:rPr>
      </w:pPr>
      <w:r w:rsidRPr="00EB53EC">
        <w:rPr>
          <w:rFonts w:ascii="HelveticaNeue" w:hAnsi="HelveticaNeue"/>
        </w:rPr>
        <w:t xml:space="preserve">Use this journal to answer questions and </w:t>
      </w:r>
      <w:r w:rsidR="00F31CC5" w:rsidRPr="00EB53EC">
        <w:rPr>
          <w:rFonts w:ascii="HelveticaNeue" w:hAnsi="HelveticaNeue"/>
        </w:rPr>
        <w:t>complete</w:t>
      </w:r>
      <w:r w:rsidRPr="00EB53EC">
        <w:rPr>
          <w:rFonts w:ascii="HelveticaNeue" w:hAnsi="HelveticaNeue"/>
        </w:rPr>
        <w:t xml:space="preserve"> activities from the lesson</w:t>
      </w:r>
      <w:r w:rsidR="00F31CC5" w:rsidRPr="00EB53EC">
        <w:rPr>
          <w:rFonts w:ascii="HelveticaNeue" w:hAnsi="HelveticaNeue"/>
        </w:rPr>
        <w:t xml:space="preserve"> power point</w:t>
      </w:r>
      <w:r w:rsidRPr="00EB53EC">
        <w:rPr>
          <w:rFonts w:ascii="HelveticaNeue" w:hAnsi="HelveticaNeue"/>
        </w:rPr>
        <w:t>.</w:t>
      </w:r>
    </w:p>
    <w:p w14:paraId="24C18523" w14:textId="7DEB7DC0" w:rsidR="00182B65" w:rsidRDefault="00182B65" w:rsidP="001209CA">
      <w:pPr>
        <w:jc w:val="center"/>
        <w:rPr>
          <w:rFonts w:ascii="HelveticaNeue" w:hAnsi="HelveticaNeue"/>
          <w:noProof/>
        </w:rPr>
      </w:pPr>
    </w:p>
    <w:p w14:paraId="4E442F67" w14:textId="723AA469" w:rsidR="005C0D15" w:rsidRPr="00EB53EC" w:rsidRDefault="005C0D15" w:rsidP="001209CA">
      <w:pPr>
        <w:jc w:val="center"/>
        <w:rPr>
          <w:rFonts w:ascii="HelveticaNeue" w:hAnsi="HelveticaNeue"/>
        </w:rPr>
      </w:pPr>
      <w:r>
        <w:rPr>
          <w:noProof/>
        </w:rPr>
        <w:drawing>
          <wp:inline distT="0" distB="0" distL="0" distR="0" wp14:anchorId="39BB1A34" wp14:editId="4D91A9B5">
            <wp:extent cx="6858000" cy="3771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E1605" w14:textId="77777777" w:rsidR="005C0D15" w:rsidRDefault="005C0D15" w:rsidP="00001AFF">
      <w:pPr>
        <w:rPr>
          <w:rFonts w:ascii="HelveticaNeue" w:hAnsi="HelveticaNeue"/>
          <w:b/>
          <w:bCs/>
          <w:sz w:val="32"/>
          <w:szCs w:val="32"/>
        </w:rPr>
      </w:pPr>
    </w:p>
    <w:p w14:paraId="152CAFA9" w14:textId="68287645" w:rsidR="00001AFF" w:rsidRPr="003B128E" w:rsidRDefault="00001AFF" w:rsidP="00001AFF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What is a reflective diary?</w:t>
      </w:r>
    </w:p>
    <w:p w14:paraId="43C91B64" w14:textId="3A805E16" w:rsidR="00001AFF" w:rsidRPr="003B128E" w:rsidRDefault="00001AFF">
      <w:pPr>
        <w:rPr>
          <w:rFonts w:ascii="Comic Sans MS" w:hAnsi="Comic Sans MS"/>
          <w:sz w:val="24"/>
          <w:szCs w:val="24"/>
        </w:rPr>
      </w:pPr>
      <w:r w:rsidRPr="003B128E">
        <w:rPr>
          <w:rFonts w:ascii="Comic Sans MS" w:hAnsi="Comic Sans MS"/>
          <w:sz w:val="24"/>
          <w:szCs w:val="24"/>
        </w:rPr>
        <w:t>Learning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or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reflective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diaries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(sometimes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called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learning</w:t>
      </w:r>
      <w:r w:rsidRPr="003B128E">
        <w:rPr>
          <w:rFonts w:ascii="Comic Sans MS" w:hAnsi="Comic Sans MS"/>
          <w:spacing w:val="-20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logs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or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learning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journals)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are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proofErr w:type="gramStart"/>
      <w:r w:rsidRPr="003B128E">
        <w:rPr>
          <w:rFonts w:ascii="Comic Sans MS" w:hAnsi="Comic Sans MS"/>
          <w:sz w:val="24"/>
          <w:szCs w:val="24"/>
        </w:rPr>
        <w:t>similar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to</w:t>
      </w:r>
      <w:proofErr w:type="gramEnd"/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personal diaries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–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they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allow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you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to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record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your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own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feelings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and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reactions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to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events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or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experiences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as</w:t>
      </w:r>
      <w:r w:rsidRPr="003B128E">
        <w:rPr>
          <w:rFonts w:ascii="Comic Sans MS" w:hAnsi="Comic Sans MS"/>
          <w:spacing w:val="-18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they</w:t>
      </w:r>
      <w:r w:rsidRPr="003B128E">
        <w:rPr>
          <w:rFonts w:ascii="Comic Sans MS" w:hAnsi="Comic Sans MS"/>
          <w:spacing w:val="-19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 xml:space="preserve">happen.  </w:t>
      </w:r>
      <w:r w:rsidRPr="003B128E">
        <w:rPr>
          <w:rFonts w:ascii="Comic Sans MS" w:hAnsi="Comic Sans MS"/>
          <w:w w:val="105"/>
          <w:sz w:val="24"/>
          <w:szCs w:val="24"/>
        </w:rPr>
        <w:t>Reflection allows</w:t>
      </w:r>
      <w:r w:rsidRPr="003B128E">
        <w:rPr>
          <w:rFonts w:ascii="Comic Sans MS" w:hAnsi="Comic Sans MS"/>
          <w:spacing w:val="-47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you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to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embed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learning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and,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crucially,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apply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it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in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y</w:t>
      </w:r>
      <w:r w:rsidRPr="003B128E">
        <w:rPr>
          <w:rFonts w:ascii="Comic Sans MS" w:hAnsi="Comic Sans MS"/>
          <w:w w:val="105"/>
          <w:sz w:val="24"/>
          <w:szCs w:val="24"/>
        </w:rPr>
        <w:t>our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everyday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 xml:space="preserve">life. 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spacing w:val="-4"/>
          <w:w w:val="105"/>
          <w:sz w:val="24"/>
          <w:szCs w:val="24"/>
        </w:rPr>
        <w:t>True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and</w:t>
      </w:r>
      <w:r w:rsidRPr="003B128E">
        <w:rPr>
          <w:rFonts w:ascii="Comic Sans MS" w:hAnsi="Comic Sans MS"/>
          <w:spacing w:val="-46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accurate reflection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demands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more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than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mere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description</w:t>
      </w:r>
      <w:r w:rsidRPr="003B128E">
        <w:rPr>
          <w:rFonts w:ascii="Comic Sans MS" w:hAnsi="Comic Sans MS"/>
          <w:spacing w:val="-37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of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events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or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experiences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–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it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is</w:t>
      </w:r>
      <w:r w:rsidRPr="003B128E">
        <w:rPr>
          <w:rFonts w:ascii="Comic Sans MS" w:hAnsi="Comic Sans MS"/>
          <w:spacing w:val="-37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your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interpretation</w:t>
      </w:r>
      <w:r w:rsidRPr="003B128E">
        <w:rPr>
          <w:rFonts w:ascii="Comic Sans MS" w:hAnsi="Comic Sans MS"/>
          <w:spacing w:val="-38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and analysis</w:t>
      </w:r>
      <w:r w:rsidRPr="003B128E">
        <w:rPr>
          <w:rFonts w:ascii="Comic Sans MS" w:hAnsi="Comic Sans MS"/>
          <w:spacing w:val="-31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of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events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as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they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affect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you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and</w:t>
      </w:r>
      <w:r w:rsidRPr="003B128E">
        <w:rPr>
          <w:rFonts w:ascii="Comic Sans MS" w:hAnsi="Comic Sans MS"/>
          <w:spacing w:val="-31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your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development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that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is</w:t>
      </w:r>
      <w:r w:rsidRPr="003B128E">
        <w:rPr>
          <w:rFonts w:ascii="Comic Sans MS" w:hAnsi="Comic Sans MS"/>
          <w:spacing w:val="-30"/>
          <w:w w:val="105"/>
          <w:sz w:val="24"/>
          <w:szCs w:val="24"/>
        </w:rPr>
        <w:t xml:space="preserve"> </w:t>
      </w:r>
      <w:r w:rsidRPr="003B128E">
        <w:rPr>
          <w:rFonts w:ascii="Comic Sans MS" w:hAnsi="Comic Sans MS"/>
          <w:w w:val="105"/>
          <w:sz w:val="24"/>
          <w:szCs w:val="24"/>
        </w:rPr>
        <w:t>important.</w:t>
      </w:r>
    </w:p>
    <w:p w14:paraId="613BFFEA" w14:textId="2F1B7E18" w:rsidR="00BC6236" w:rsidRPr="003B128E" w:rsidRDefault="006A7AD5" w:rsidP="00C048C2">
      <w:pPr>
        <w:pStyle w:val="ListParagraph"/>
        <w:numPr>
          <w:ilvl w:val="0"/>
          <w:numId w:val="13"/>
        </w:numPr>
        <w:ind w:left="0" w:hanging="11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Starter quiz</w:t>
      </w:r>
      <w:r w:rsidR="001E23DC" w:rsidRPr="003B128E">
        <w:rPr>
          <w:rFonts w:ascii="Comic Sans MS" w:hAnsi="Comic Sans MS"/>
          <w:b/>
          <w:bCs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6A7AD5" w:rsidRPr="003B128E" w14:paraId="7F868EBD" w14:textId="77777777" w:rsidTr="00EB53E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5BA28EBD" w14:textId="630B8987" w:rsidR="006A7AD5" w:rsidRPr="003B128E" w:rsidRDefault="006A7AD5" w:rsidP="006A7AD5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What did you think about the answer</w:t>
            </w:r>
            <w:r w:rsidR="00A07218" w:rsidRPr="003B128E">
              <w:rPr>
                <w:rFonts w:ascii="Comic Sans MS" w:hAnsi="Comic Sans MS"/>
                <w:sz w:val="24"/>
                <w:szCs w:val="24"/>
              </w:rPr>
              <w:t>s</w:t>
            </w:r>
            <w:r w:rsidRPr="003B128E">
              <w:rPr>
                <w:rFonts w:ascii="Comic Sans MS" w:hAnsi="Comic Sans MS"/>
                <w:sz w:val="24"/>
                <w:szCs w:val="24"/>
              </w:rPr>
              <w:t xml:space="preserve"> to the quiz?</w:t>
            </w:r>
            <w:r w:rsidR="00FF533D" w:rsidRPr="003B128E">
              <w:rPr>
                <w:rFonts w:ascii="Comic Sans MS" w:hAnsi="Comic Sans MS"/>
                <w:sz w:val="24"/>
                <w:szCs w:val="24"/>
              </w:rPr>
              <w:t xml:space="preserve">  Did anything surprise you?</w:t>
            </w:r>
          </w:p>
          <w:p w14:paraId="5B2BC48D" w14:textId="77777777" w:rsidR="00FF533D" w:rsidRDefault="00FF533D" w:rsidP="006A7AD5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910407A" w14:textId="731DD971" w:rsidR="003B128E" w:rsidRPr="003B128E" w:rsidRDefault="003B128E" w:rsidP="006A7AD5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2640B856" w14:textId="6B9B73E2" w:rsidR="00AA6B1F" w:rsidRPr="003B128E" w:rsidRDefault="002A099E" w:rsidP="00C048C2">
      <w:pPr>
        <w:pStyle w:val="ListParagraph"/>
        <w:numPr>
          <w:ilvl w:val="0"/>
          <w:numId w:val="13"/>
        </w:numPr>
        <w:ind w:left="0" w:hanging="11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Introduction</w:t>
      </w:r>
      <w:r w:rsidR="009510A6" w:rsidRPr="003B128E">
        <w:rPr>
          <w:rFonts w:ascii="Comic Sans MS" w:hAnsi="Comic Sans MS"/>
          <w:b/>
          <w:bCs/>
          <w:sz w:val="24"/>
          <w:szCs w:val="24"/>
        </w:rPr>
        <w:t>.</w:t>
      </w:r>
    </w:p>
    <w:p w14:paraId="4B0C0DCE" w14:textId="1FDFF04B" w:rsidR="002A099E" w:rsidRPr="003B128E" w:rsidRDefault="002A099E" w:rsidP="00C048C2">
      <w:pPr>
        <w:pStyle w:val="ListParagraph"/>
        <w:numPr>
          <w:ilvl w:val="0"/>
          <w:numId w:val="13"/>
        </w:numPr>
        <w:ind w:left="0" w:hanging="11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 xml:space="preserve">What </w:t>
      </w:r>
      <w:r w:rsidR="003B60D4" w:rsidRPr="003B128E">
        <w:rPr>
          <w:rFonts w:ascii="Comic Sans MS" w:hAnsi="Comic Sans MS"/>
          <w:b/>
          <w:bCs/>
          <w:sz w:val="24"/>
          <w:szCs w:val="24"/>
        </w:rPr>
        <w:t>is</w:t>
      </w:r>
      <w:r w:rsidR="007E07C7" w:rsidRPr="003B128E">
        <w:rPr>
          <w:rFonts w:ascii="Comic Sans MS" w:hAnsi="Comic Sans MS"/>
          <w:b/>
          <w:bCs/>
          <w:sz w:val="24"/>
          <w:szCs w:val="24"/>
        </w:rPr>
        <w:t xml:space="preserve"> a</w:t>
      </w:r>
      <w:r w:rsidR="003B60D4" w:rsidRPr="003B128E">
        <w:rPr>
          <w:rFonts w:ascii="Comic Sans MS" w:hAnsi="Comic Sans MS"/>
          <w:b/>
          <w:bCs/>
          <w:sz w:val="24"/>
          <w:szCs w:val="24"/>
        </w:rPr>
        <w:t xml:space="preserve"> podiatr</w:t>
      </w:r>
      <w:r w:rsidR="007E07C7" w:rsidRPr="003B128E">
        <w:rPr>
          <w:rFonts w:ascii="Comic Sans MS" w:hAnsi="Comic Sans MS"/>
          <w:b/>
          <w:bCs/>
          <w:sz w:val="24"/>
          <w:szCs w:val="24"/>
        </w:rPr>
        <w:t>ist</w:t>
      </w:r>
      <w:r w:rsidR="003B60D4" w:rsidRPr="003B128E">
        <w:rPr>
          <w:rFonts w:ascii="Comic Sans MS" w:hAnsi="Comic Sans MS"/>
          <w:b/>
          <w:bCs/>
          <w:sz w:val="24"/>
          <w:szCs w:val="24"/>
        </w:rPr>
        <w:t>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3B60D4" w:rsidRPr="003B128E" w14:paraId="6C6CA08E" w14:textId="77777777" w:rsidTr="00EB53E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bookmarkStart w:id="0" w:name="_Hlk37754210"/>
          <w:p w14:paraId="41695ECC" w14:textId="3C71F5A7" w:rsidR="007E603F" w:rsidRPr="003B128E" w:rsidRDefault="006A795E" w:rsidP="00CA7D10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noProof/>
                <w:sz w:val="24"/>
                <w:szCs w:val="24"/>
                <w:lang w:val="en-GB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AE9D238" wp14:editId="5EB8F743">
                      <wp:simplePos x="0" y="0"/>
                      <wp:positionH relativeFrom="column">
                        <wp:posOffset>5141267</wp:posOffset>
                      </wp:positionH>
                      <wp:positionV relativeFrom="paragraph">
                        <wp:posOffset>361622</wp:posOffset>
                      </wp:positionV>
                      <wp:extent cx="1114096" cy="1439917"/>
                      <wp:effectExtent l="0" t="0" r="10160" b="27305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14096" cy="143991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A480997" w14:textId="197CD364" w:rsidR="006A795E" w:rsidRDefault="006A795E">
                                  <w:r w:rsidRPr="006A795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ABFBF7A" wp14:editId="57E912A9">
                                        <wp:extent cx="924560" cy="1332865"/>
                                        <wp:effectExtent l="0" t="0" r="8890" b="635"/>
                                        <wp:docPr id="32" name="Picture 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24560" cy="133286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AE9D23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0" o:spid="_x0000_s1026" type="#_x0000_t202" style="position:absolute;margin-left:404.8pt;margin-top:28.45pt;width:87.7pt;height:113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" fillcolor="white [3201]" strokeweight=".5pt">
                      <v:textbox>
                        <w:txbxContent>
                          <w:p w14:paraId="4A480997" w14:textId="197CD364" w:rsidR="006A795E" w:rsidRDefault="006A795E">
                            <w:r w:rsidRPr="006A795E">
                              <w:rPr>
                                <w:noProof/>
                              </w:rPr>
                              <w:drawing>
                                <wp:inline distT="0" distB="0" distL="0" distR="0" wp14:anchorId="1ABFBF7A" wp14:editId="57E912A9">
                                  <wp:extent cx="924560" cy="1332865"/>
                                  <wp:effectExtent l="0" t="0" r="8890" b="635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24560" cy="1332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E603F"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Come up with 5 things that you think a podiatrist does.  Give yourself two minutes.  </w:t>
            </w:r>
          </w:p>
          <w:p w14:paraId="1F5C8428" w14:textId="26F490D8" w:rsidR="0086020D" w:rsidRPr="003B128E" w:rsidRDefault="0086020D" w:rsidP="00CA7D10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396C6C7" w14:textId="22AEFFD3" w:rsidR="00EB53EC" w:rsidRPr="003B128E" w:rsidRDefault="00EB53EC" w:rsidP="00BF2F7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E990145" w14:textId="392042D8" w:rsidR="00BF2F7D" w:rsidRDefault="00BF2F7D" w:rsidP="00BF2F7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5B12858" w14:textId="77777777" w:rsidR="003B128E" w:rsidRPr="003B128E" w:rsidRDefault="003B128E" w:rsidP="00BF2F7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CD064B0" w14:textId="44F91532" w:rsidR="00BF2F7D" w:rsidRPr="003B128E" w:rsidRDefault="00BF2F7D" w:rsidP="00BF2F7D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Did anything surprise you in the film?</w:t>
            </w:r>
          </w:p>
          <w:p w14:paraId="62464CD3" w14:textId="77777777" w:rsidR="00B967AB" w:rsidRPr="003B128E" w:rsidRDefault="00B967AB" w:rsidP="00CA7D10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AAE512A" w14:textId="37E4DEDB" w:rsidR="00556371" w:rsidRPr="003B128E" w:rsidRDefault="00556371" w:rsidP="00CA7D10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bookmarkEnd w:id="0"/>
    </w:tbl>
    <w:p w14:paraId="23F218CF" w14:textId="77777777" w:rsidR="001069D3" w:rsidRPr="003B128E" w:rsidRDefault="001069D3" w:rsidP="004F1F56">
      <w:pPr>
        <w:rPr>
          <w:rFonts w:ascii="Comic Sans MS" w:hAnsi="Comic Sans MS"/>
          <w:b/>
          <w:bCs/>
          <w:sz w:val="24"/>
          <w:szCs w:val="24"/>
        </w:rPr>
      </w:pPr>
    </w:p>
    <w:p w14:paraId="032E0FB9" w14:textId="4592176E" w:rsidR="002F41E7" w:rsidRPr="003B128E" w:rsidRDefault="002F41E7" w:rsidP="00C048C2">
      <w:pPr>
        <w:pStyle w:val="ListParagraph"/>
        <w:ind w:left="0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4a.</w:t>
      </w:r>
      <w:r w:rsidR="00816C3F" w:rsidRPr="003B128E">
        <w:rPr>
          <w:rFonts w:ascii="Comic Sans MS" w:hAnsi="Comic Sans MS"/>
          <w:b/>
          <w:bCs/>
          <w:sz w:val="24"/>
          <w:szCs w:val="24"/>
        </w:rPr>
        <w:t xml:space="preserve"> </w:t>
      </w:r>
      <w:r w:rsidRPr="003B128E">
        <w:rPr>
          <w:rFonts w:ascii="Comic Sans MS" w:hAnsi="Comic Sans MS"/>
          <w:b/>
          <w:bCs/>
          <w:sz w:val="24"/>
          <w:szCs w:val="24"/>
        </w:rPr>
        <w:t>What does a podiatrist do?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302E05B8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331B789C" w14:textId="77777777" w:rsidR="00EB7F88" w:rsidRPr="003B128E" w:rsidRDefault="00EB7F88" w:rsidP="00EB7F8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bookmarkStart w:id="1" w:name="_Hlk38397674"/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What did you think about the variety in the Podiatrists’ day?</w:t>
            </w:r>
          </w:p>
          <w:p w14:paraId="20162A6A" w14:textId="47A2F358" w:rsidR="00BB44C0" w:rsidRPr="003B128E" w:rsidRDefault="00BB44C0" w:rsidP="00BB44C0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50F0B4EF" w14:textId="383FFB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099ED18F" w14:textId="2CDA1FCF" w:rsidR="00D169BE" w:rsidRPr="003B128E" w:rsidRDefault="00D169BE" w:rsidP="00374666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47031F44" w14:textId="77777777" w:rsidR="00D169BE" w:rsidRPr="003B128E" w:rsidRDefault="00D169BE" w:rsidP="00374666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0DE6E524" w14:textId="77777777" w:rsidR="00D169BE" w:rsidRPr="003B128E" w:rsidRDefault="00D169BE" w:rsidP="00374666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00F2E238" w14:textId="2D2CA361" w:rsidR="00937FB5" w:rsidRPr="003B128E" w:rsidRDefault="00D169BE" w:rsidP="00374666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Did you have any stereotypes about this career?</w:t>
            </w:r>
          </w:p>
          <w:p w14:paraId="3E2F5518" w14:textId="77777777" w:rsidR="00937FB5" w:rsidRPr="003B128E" w:rsidRDefault="00937FB5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64069F7" w14:textId="40A6900A" w:rsidR="00375724" w:rsidRPr="003B128E" w:rsidRDefault="00375724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bookmarkEnd w:id="1"/>
    </w:tbl>
    <w:p w14:paraId="709E2747" w14:textId="77777777" w:rsidR="002F41E7" w:rsidRPr="003B128E" w:rsidRDefault="002F41E7" w:rsidP="002F41E7">
      <w:pPr>
        <w:pStyle w:val="ListParagraph"/>
        <w:rPr>
          <w:rFonts w:ascii="Comic Sans MS" w:hAnsi="Comic Sans MS"/>
          <w:sz w:val="24"/>
          <w:szCs w:val="24"/>
        </w:rPr>
      </w:pPr>
    </w:p>
    <w:p w14:paraId="7E55BAE9" w14:textId="77777777" w:rsidR="002F41E7" w:rsidRPr="003B128E" w:rsidRDefault="002F41E7" w:rsidP="00C048C2">
      <w:pPr>
        <w:pStyle w:val="ListParagraph"/>
        <w:ind w:left="0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4b. What does a podiatrist do?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6533F634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561F859E" w14:textId="77777777" w:rsidR="00337FA3" w:rsidRPr="003B128E" w:rsidRDefault="00337FA3" w:rsidP="00337FA3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What are the boundaries around professional relationships, why is this important in health careers?</w:t>
            </w:r>
          </w:p>
          <w:p w14:paraId="5602D840" w14:textId="0665D7D5" w:rsidR="00DD72BB" w:rsidRPr="003B128E" w:rsidRDefault="00DD72BB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C15B7FC" w14:textId="0026C6E3" w:rsidR="00D169BE" w:rsidRPr="003B128E" w:rsidRDefault="00D169BE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0E1F805" w14:textId="77777777" w:rsidR="008E739A" w:rsidRPr="003B128E" w:rsidRDefault="008E739A" w:rsidP="008E739A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What opportunities does a podiatrist have to build meaningful relationships in the workplace.</w:t>
            </w:r>
          </w:p>
          <w:p w14:paraId="6AA89827" w14:textId="57F4B699" w:rsidR="008E739A" w:rsidRPr="003B128E" w:rsidRDefault="008E739A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20E032A" w14:textId="77777777" w:rsidR="008E739A" w:rsidRPr="003B128E" w:rsidRDefault="008E739A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76CD4FE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64506010" w14:textId="19D7657D" w:rsidR="002F41E7" w:rsidRPr="003B128E" w:rsidRDefault="002F41E7" w:rsidP="00C048C2">
      <w:pPr>
        <w:pStyle w:val="ListParagraph"/>
        <w:ind w:left="0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4c. What does a podiatrist do?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0BD05C4D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18CDC4E3" w14:textId="5B80CF4A" w:rsidR="00874A9D" w:rsidRPr="003B128E" w:rsidRDefault="00874A9D" w:rsidP="00874A9D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How important is communication in this career? </w:t>
            </w:r>
          </w:p>
          <w:p w14:paraId="104E8E83" w14:textId="03438610" w:rsidR="00874A9D" w:rsidRPr="003B128E" w:rsidRDefault="00874A9D" w:rsidP="00874A9D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507ACD22" w14:textId="77777777" w:rsidR="009737D5" w:rsidRPr="003B128E" w:rsidRDefault="009737D5" w:rsidP="00874A9D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7D2EE9E8" w14:textId="190C461F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</w:tc>
      </w:tr>
    </w:tbl>
    <w:p w14:paraId="5371A28E" w14:textId="06EAC9BD" w:rsidR="002F41E7" w:rsidRDefault="002F41E7" w:rsidP="002F41E7">
      <w:pPr>
        <w:pStyle w:val="ListParagraph"/>
        <w:rPr>
          <w:rFonts w:ascii="Comic Sans MS" w:hAnsi="Comic Sans MS"/>
          <w:sz w:val="24"/>
          <w:szCs w:val="24"/>
        </w:rPr>
      </w:pPr>
    </w:p>
    <w:p w14:paraId="784A0D28" w14:textId="4BE7ABE5" w:rsidR="003B128E" w:rsidRPr="003B128E" w:rsidRDefault="003B128E" w:rsidP="003B128E">
      <w:pPr>
        <w:pStyle w:val="ListParagraph"/>
        <w:ind w:left="0"/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  <w:lang w:val="en-GB"/>
        </w:rPr>
        <w:t xml:space="preserve">Complete the table of barriers below: 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09"/>
        <w:gridCol w:w="2694"/>
        <w:gridCol w:w="5698"/>
      </w:tblGrid>
      <w:tr w:rsidR="00A2365F" w:rsidRPr="003B128E" w14:paraId="40BD82DE" w14:textId="77777777" w:rsidTr="00D169BE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B3A133" w14:textId="77777777" w:rsidR="00A2365F" w:rsidRPr="007E2E71" w:rsidRDefault="00A2365F" w:rsidP="009737D5">
            <w:pPr>
              <w:spacing w:after="0"/>
              <w:jc w:val="center"/>
              <w:rPr>
                <w:rFonts w:ascii="Comic Sans MS" w:hAnsi="Comic Sans MS"/>
                <w:b/>
                <w:bCs/>
              </w:rPr>
            </w:pPr>
            <w:r w:rsidRPr="007E2E71">
              <w:rPr>
                <w:rFonts w:ascii="Comic Sans MS" w:hAnsi="Comic Sans MS"/>
                <w:b/>
                <w:bCs/>
              </w:rPr>
              <w:t>Barrier</w:t>
            </w: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E3BFEAA" w14:textId="77777777" w:rsidR="00A2365F" w:rsidRPr="007E2E71" w:rsidRDefault="00A2365F" w:rsidP="009737D5">
            <w:pPr>
              <w:spacing w:after="0"/>
              <w:jc w:val="center"/>
              <w:rPr>
                <w:rFonts w:ascii="Comic Sans MS" w:hAnsi="Comic Sans MS"/>
                <w:b/>
                <w:bCs/>
              </w:rPr>
            </w:pPr>
            <w:r w:rsidRPr="007E2E71">
              <w:rPr>
                <w:rFonts w:ascii="Comic Sans MS" w:hAnsi="Comic Sans MS"/>
                <w:b/>
                <w:bCs/>
              </w:rPr>
              <w:t>Example</w:t>
            </w:r>
          </w:p>
        </w:tc>
        <w:tc>
          <w:tcPr>
            <w:tcW w:w="56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EA59121" w14:textId="77777777" w:rsidR="00A2365F" w:rsidRPr="007E2E71" w:rsidRDefault="00A2365F" w:rsidP="009737D5">
            <w:pPr>
              <w:spacing w:after="0"/>
              <w:jc w:val="center"/>
              <w:rPr>
                <w:rFonts w:ascii="Comic Sans MS" w:hAnsi="Comic Sans MS"/>
                <w:b/>
                <w:bCs/>
              </w:rPr>
            </w:pPr>
            <w:r w:rsidRPr="007E2E71">
              <w:rPr>
                <w:rFonts w:ascii="Comic Sans MS" w:hAnsi="Comic Sans MS"/>
                <w:b/>
                <w:bCs/>
              </w:rPr>
              <w:t>How does this effect the value of the communication</w:t>
            </w:r>
          </w:p>
        </w:tc>
      </w:tr>
      <w:tr w:rsidR="00A2365F" w:rsidRPr="003B128E" w14:paraId="12CBAC9E" w14:textId="77777777" w:rsidTr="00D169BE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525D5C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Distress</w:t>
            </w:r>
          </w:p>
          <w:p w14:paraId="0FD45CAE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F432E9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351FB39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4B1F86BC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380A9A6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49F9067E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717AEAA9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6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893BE6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2365F" w:rsidRPr="003B128E" w14:paraId="7BD949A3" w14:textId="77777777" w:rsidTr="00D169BE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AA9D682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The use of patronising language</w:t>
            </w:r>
          </w:p>
          <w:p w14:paraId="5096FA0A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03300B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5456EABD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25783F36" w14:textId="297631F4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36672D4A" w14:textId="743708AE" w:rsidR="00D169BE" w:rsidRPr="003B128E" w:rsidRDefault="00D169BE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3C5BCCFE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28D40152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6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43607B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2365F" w:rsidRPr="003B128E" w14:paraId="5263C883" w14:textId="77777777" w:rsidTr="00D169BE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EAF530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Invasion of personal space</w:t>
            </w:r>
          </w:p>
          <w:p w14:paraId="25CD1FC3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482FD7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71602731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0CC65B6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5575C640" w14:textId="77777777" w:rsidR="00252D36" w:rsidRPr="003B128E" w:rsidRDefault="00252D36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58526A69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6CC91356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6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F7B83C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2365F" w:rsidRPr="003B128E" w14:paraId="0F794836" w14:textId="77777777" w:rsidTr="00D169BE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9102706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Having a negative attitude</w:t>
            </w:r>
          </w:p>
          <w:p w14:paraId="5BB5FE6C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EE6EFE" w14:textId="22436130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DF44369" w14:textId="77777777" w:rsidR="00252D36" w:rsidRPr="003B128E" w:rsidRDefault="00252D36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7AADF38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4142155A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F39E567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B2273BE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6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BEF2E6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2365F" w:rsidRPr="003B128E" w14:paraId="6A16BA77" w14:textId="77777777" w:rsidTr="00D169BE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D3ED40" w14:textId="5DD3501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Tiredness</w:t>
            </w:r>
          </w:p>
          <w:p w14:paraId="6F417B7A" w14:textId="77777777" w:rsidR="00A2365F" w:rsidRPr="003B128E" w:rsidRDefault="00A2365F" w:rsidP="00D169BE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2ADF3F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DC34B55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82DAE62" w14:textId="6ECAC5DE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7415D4B9" w14:textId="77777777" w:rsidR="00252D36" w:rsidRPr="003B128E" w:rsidRDefault="00252D36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2B87A96A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E7B09BF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2131ADBE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6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E32533" w14:textId="77777777" w:rsidR="00A2365F" w:rsidRPr="003B128E" w:rsidRDefault="00A2365F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6AFAA404" w14:textId="77777777" w:rsidR="00874A9D" w:rsidRPr="003B128E" w:rsidRDefault="00874A9D" w:rsidP="002F41E7">
      <w:pPr>
        <w:pStyle w:val="ListParagraph"/>
        <w:rPr>
          <w:rFonts w:ascii="Comic Sans MS" w:hAnsi="Comic Sans MS"/>
          <w:sz w:val="24"/>
          <w:szCs w:val="24"/>
        </w:rPr>
      </w:pPr>
    </w:p>
    <w:p w14:paraId="4EAB713A" w14:textId="2A3A14A5" w:rsidR="002F41E7" w:rsidRPr="003B128E" w:rsidRDefault="002F41E7" w:rsidP="00D169BE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4d. What does a podiatrist do?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1CE3F645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0F9D5FFB" w14:textId="77777777" w:rsidR="00A46A93" w:rsidRPr="003B128E" w:rsidRDefault="00A46A93" w:rsidP="00A46A93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Which of the areas of podiatry you heard about interested you the most?</w:t>
            </w:r>
          </w:p>
          <w:p w14:paraId="495F84A3" w14:textId="438FD065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CBA9C12" w14:textId="77777777" w:rsidR="00556371" w:rsidRPr="003B128E" w:rsidRDefault="00556371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0703D13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5702BDE5" w14:textId="3D264593" w:rsidR="00252D36" w:rsidRPr="003B128E" w:rsidRDefault="00252D36" w:rsidP="004938A4">
      <w:pPr>
        <w:rPr>
          <w:rFonts w:ascii="Comic Sans MS" w:hAnsi="Comic Sans MS"/>
          <w:b/>
          <w:bCs/>
          <w:sz w:val="24"/>
          <w:szCs w:val="24"/>
        </w:rPr>
      </w:pPr>
    </w:p>
    <w:p w14:paraId="60A6E2E7" w14:textId="35FFBEE1" w:rsidR="00A46A93" w:rsidRPr="003B128E" w:rsidRDefault="00A46A93" w:rsidP="00A46A93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4e. What does a podiatrist do?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A46A93" w:rsidRPr="003B128E" w14:paraId="083A60D2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681A941E" w14:textId="77777777" w:rsidR="002D1E34" w:rsidRPr="003B128E" w:rsidRDefault="002D1E34" w:rsidP="002D1E34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How would you feel if foot pain </w:t>
            </w:r>
            <w:proofErr w:type="gramStart"/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was</w:t>
            </w:r>
            <w:proofErr w:type="gramEnd"/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 impacting your life, career and hobbies? </w:t>
            </w:r>
          </w:p>
          <w:p w14:paraId="41C1E82F" w14:textId="77777777" w:rsidR="00A46A93" w:rsidRPr="003B128E" w:rsidRDefault="00A46A93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6F528B8" w14:textId="77777777" w:rsidR="00A46A93" w:rsidRPr="003B128E" w:rsidRDefault="00A46A93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2E39B8C" w14:textId="77777777" w:rsidR="002D1E34" w:rsidRPr="003B128E" w:rsidRDefault="002D1E34" w:rsidP="002D1E34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Are there any sports that you think would employ their own podiatrists to support the team?</w:t>
            </w:r>
          </w:p>
          <w:p w14:paraId="4627E5EC" w14:textId="77777777" w:rsidR="00A46A93" w:rsidRPr="003B128E" w:rsidRDefault="00A46A93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3AC68BA" w14:textId="77777777" w:rsidR="00A46A93" w:rsidRPr="003B128E" w:rsidRDefault="00A46A93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047E19D" w14:textId="77777777" w:rsidR="00A46A93" w:rsidRPr="003B128E" w:rsidRDefault="00A46A93" w:rsidP="004938A4">
      <w:pPr>
        <w:rPr>
          <w:rFonts w:ascii="Comic Sans MS" w:hAnsi="Comic Sans MS"/>
          <w:b/>
          <w:bCs/>
          <w:sz w:val="24"/>
          <w:szCs w:val="24"/>
        </w:rPr>
      </w:pPr>
    </w:p>
    <w:p w14:paraId="6DB447FB" w14:textId="7125ED05" w:rsidR="002F41E7" w:rsidRPr="003B128E" w:rsidRDefault="002F41E7" w:rsidP="004938A4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5a. Podiatrists do a variety of things.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34272C3B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054C2843" w14:textId="77777777" w:rsidR="00E05F8A" w:rsidRPr="003B128E" w:rsidRDefault="00E05F8A" w:rsidP="00E05F8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bookmarkStart w:id="2" w:name="_Hlk38397772"/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How important is podiatry to sports people?</w:t>
            </w:r>
          </w:p>
          <w:p w14:paraId="0AEF884C" w14:textId="77777777" w:rsidR="00E05F8A" w:rsidRPr="003B128E" w:rsidRDefault="00E05F8A" w:rsidP="00E05F8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5D12C547" w14:textId="6C5080D7" w:rsidR="00E05F8A" w:rsidRPr="003B128E" w:rsidRDefault="00E05F8A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bookmarkEnd w:id="2"/>
    <w:p w14:paraId="59D006E1" w14:textId="77777777" w:rsidR="002F41E7" w:rsidRPr="003B128E" w:rsidRDefault="002F41E7" w:rsidP="00C048C2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5b. Podiatrists do a variety of things.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1AB59327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22ED676F" w14:textId="155AC3BB" w:rsidR="002800FB" w:rsidRPr="003B128E" w:rsidRDefault="002800FB" w:rsidP="002800FB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How would you reassure a client that you could help them with their problem?</w:t>
            </w:r>
          </w:p>
          <w:p w14:paraId="524C672E" w14:textId="09F2E578" w:rsidR="00252D36" w:rsidRDefault="00252D36" w:rsidP="002800FB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4659E11E" w14:textId="77777777" w:rsidR="007E2E71" w:rsidRPr="003B128E" w:rsidRDefault="007E2E71" w:rsidP="002800FB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08A5D9AE" w14:textId="77777777" w:rsidR="002800FB" w:rsidRPr="003B128E" w:rsidRDefault="002800FB" w:rsidP="002800FB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What barriers might this client have to coming in for treatment?</w:t>
            </w:r>
          </w:p>
          <w:p w14:paraId="7A86BDB5" w14:textId="011E2268" w:rsidR="002F41E7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C1A8F79" w14:textId="77777777" w:rsidR="007E2E71" w:rsidRPr="003B128E" w:rsidRDefault="007E2E71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E28B507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42DB0F31" w14:textId="77777777" w:rsidR="002F41E7" w:rsidRPr="003B128E" w:rsidRDefault="002F41E7" w:rsidP="002F41E7">
      <w:pPr>
        <w:pStyle w:val="ListParagraph"/>
        <w:rPr>
          <w:rFonts w:ascii="Comic Sans MS" w:hAnsi="Comic Sans MS"/>
          <w:sz w:val="24"/>
          <w:szCs w:val="24"/>
        </w:rPr>
      </w:pPr>
    </w:p>
    <w:p w14:paraId="68E2A457" w14:textId="77777777" w:rsidR="002F41E7" w:rsidRPr="003B128E" w:rsidRDefault="002F41E7" w:rsidP="00C048C2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5c. Podiatrists do a variety of things.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51F5C535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2F088BB1" w14:textId="77777777" w:rsidR="00144494" w:rsidRPr="003B128E" w:rsidRDefault="00144494" w:rsidP="00144494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How would a podiatrist reassure them and help them return to full mobility?</w:t>
            </w:r>
          </w:p>
          <w:p w14:paraId="3AFC7E16" w14:textId="6F19C206" w:rsidR="002F41E7" w:rsidRPr="003B128E" w:rsidRDefault="005C29A4" w:rsidP="00374666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18C225" wp14:editId="28E7E4BB">
                      <wp:simplePos x="0" y="0"/>
                      <wp:positionH relativeFrom="column">
                        <wp:posOffset>5099225</wp:posOffset>
                      </wp:positionH>
                      <wp:positionV relativeFrom="paragraph">
                        <wp:posOffset>355425</wp:posOffset>
                      </wp:positionV>
                      <wp:extent cx="1229711" cy="914400"/>
                      <wp:effectExtent l="0" t="0" r="27940" b="1905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29711" cy="914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8F05D39" w14:textId="45BC0FC1" w:rsidR="005C29A4" w:rsidRDefault="00DC4532">
                                  <w:r w:rsidRPr="00DC4532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5C21AD3" wp14:editId="7D53ED01">
                                        <wp:extent cx="1040130" cy="861848"/>
                                        <wp:effectExtent l="0" t="0" r="7620" b="0"/>
                                        <wp:docPr id="7" name="Picture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044233" cy="86524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018C225" id="Text Box 6" o:spid="_x0000_s1027" type="#_x0000_t202" style="position:absolute;margin-left:401.5pt;margin-top:28pt;width:96.85pt;height:1in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" fillcolor="white [3201]" strokeweight=".5pt">
                      <v:textbox>
                        <w:txbxContent>
                          <w:p w14:paraId="68F05D39" w14:textId="45BC0FC1" w:rsidR="005C29A4" w:rsidRDefault="00DC4532">
                            <w:r w:rsidRPr="00DC4532">
                              <w:rPr>
                                <w:noProof/>
                              </w:rPr>
                              <w:drawing>
                                <wp:inline distT="0" distB="0" distL="0" distR="0" wp14:anchorId="75C21AD3" wp14:editId="7D53ED01">
                                  <wp:extent cx="1040130" cy="861848"/>
                                  <wp:effectExtent l="0" t="0" r="762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4233" cy="8652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A3540D6" w14:textId="77777777" w:rsidR="00E77913" w:rsidRPr="003B128E" w:rsidRDefault="00E77913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D97571D" w14:textId="7629C1CB" w:rsidR="00C00257" w:rsidRPr="003B128E" w:rsidRDefault="00C0025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72038359" w14:textId="77777777" w:rsidR="00E77913" w:rsidRPr="003B128E" w:rsidRDefault="00E77913" w:rsidP="00AD1A9C">
      <w:pPr>
        <w:ind w:left="360"/>
        <w:rPr>
          <w:rFonts w:ascii="Comic Sans MS" w:hAnsi="Comic Sans MS"/>
          <w:b/>
          <w:bCs/>
          <w:sz w:val="24"/>
          <w:szCs w:val="24"/>
        </w:rPr>
      </w:pPr>
    </w:p>
    <w:p w14:paraId="5226AE41" w14:textId="38D8D8D7" w:rsidR="00AD1A9C" w:rsidRPr="003B128E" w:rsidRDefault="00AD1A9C" w:rsidP="00C048C2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5d. Podiatrists do a variety of things.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AD1A9C" w:rsidRPr="003B128E" w14:paraId="6C3A0469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2FE1D22C" w14:textId="429C3A7A" w:rsidR="00AD1A9C" w:rsidRPr="003B128E" w:rsidRDefault="00AD1A9C" w:rsidP="00A21D6C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Having listened to the podiatrists, </w:t>
            </w:r>
            <w:r w:rsidR="00E77913" w:rsidRPr="003B128E">
              <w:rPr>
                <w:rFonts w:ascii="Comic Sans MS" w:hAnsi="Comic Sans MS"/>
                <w:sz w:val="24"/>
                <w:szCs w:val="24"/>
                <w:lang w:val="en-GB"/>
              </w:rPr>
              <w:t>do you think health careers would be interesting for you?</w:t>
            </w:r>
          </w:p>
          <w:p w14:paraId="0548B66F" w14:textId="77777777" w:rsidR="00AD1A9C" w:rsidRPr="003B128E" w:rsidRDefault="00AD1A9C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18B68A3" w14:textId="77777777" w:rsidR="00AD1A9C" w:rsidRPr="003B128E" w:rsidRDefault="00AD1A9C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3C2E0CAD" w14:textId="77777777" w:rsidR="00AD1A9C" w:rsidRPr="003B128E" w:rsidRDefault="00AD1A9C" w:rsidP="004938A4">
      <w:pPr>
        <w:rPr>
          <w:rFonts w:ascii="Comic Sans MS" w:hAnsi="Comic Sans MS"/>
          <w:b/>
          <w:bCs/>
          <w:sz w:val="24"/>
          <w:szCs w:val="24"/>
        </w:rPr>
      </w:pPr>
    </w:p>
    <w:p w14:paraId="4F17972A" w14:textId="037DEDC9" w:rsidR="002F41E7" w:rsidRPr="003B128E" w:rsidRDefault="004938A4" w:rsidP="004938A4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6</w:t>
      </w:r>
      <w:r w:rsidR="002F41E7" w:rsidRPr="003B128E">
        <w:rPr>
          <w:rFonts w:ascii="Comic Sans MS" w:hAnsi="Comic Sans MS"/>
          <w:b/>
          <w:bCs/>
          <w:sz w:val="24"/>
          <w:szCs w:val="24"/>
        </w:rPr>
        <w:t>a. What qualities do you need for a career in health?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2EBC45DC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4265C4C9" w14:textId="14836070" w:rsidR="00E909CE" w:rsidRPr="003B128E" w:rsidRDefault="00E909CE" w:rsidP="00E909CE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Thinking about the barriers that people have discussing their problems, what qualities are important to make the client feel relaxed and able to talk freely?</w:t>
            </w:r>
          </w:p>
          <w:p w14:paraId="07EC6FA2" w14:textId="0F176036" w:rsidR="002F41E7" w:rsidRPr="003B128E" w:rsidRDefault="002F41E7" w:rsidP="00EC507F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ED2C1F3" w14:textId="0867FD15" w:rsidR="00E909CE" w:rsidRPr="003B128E" w:rsidRDefault="00E909CE" w:rsidP="00EC507F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9E2C8D3" w14:textId="1864C242" w:rsidR="00E909CE" w:rsidRPr="003B128E" w:rsidRDefault="00556371" w:rsidP="00EC507F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95E8EC1" wp14:editId="173B3B49">
                      <wp:simplePos x="0" y="0"/>
                      <wp:positionH relativeFrom="column">
                        <wp:posOffset>4699963</wp:posOffset>
                      </wp:positionH>
                      <wp:positionV relativeFrom="paragraph">
                        <wp:posOffset>60303</wp:posOffset>
                      </wp:positionV>
                      <wp:extent cx="1628249" cy="746235"/>
                      <wp:effectExtent l="0" t="0" r="10160" b="15875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8249" cy="7462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DD91DAB" w14:textId="624DF8D0" w:rsidR="00032F88" w:rsidRDefault="00032F88">
                                  <w:r w:rsidRPr="00032F88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44F3F91" wp14:editId="4F468F1E">
                                        <wp:extent cx="1469390" cy="648335"/>
                                        <wp:effectExtent l="0" t="0" r="0" b="0"/>
                                        <wp:docPr id="9" name="Picture 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1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469390" cy="6483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95E8EC1" id="Text Box 8" o:spid="_x0000_s1028" type="#_x0000_t202" style="position:absolute;margin-left:370.1pt;margin-top:4.75pt;width:128.2pt;height:58.7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" fillcolor="white [3201]" strokeweight=".5pt">
                      <v:textbox>
                        <w:txbxContent>
                          <w:p w14:paraId="2DD91DAB" w14:textId="624DF8D0" w:rsidR="00032F88" w:rsidRDefault="00032F88">
                            <w:r w:rsidRPr="00032F88">
                              <w:rPr>
                                <w:noProof/>
                              </w:rPr>
                              <w:drawing>
                                <wp:inline distT="0" distB="0" distL="0" distR="0" wp14:anchorId="644F3F91" wp14:editId="4F468F1E">
                                  <wp:extent cx="1469390" cy="648335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69390" cy="648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4731A13" w14:textId="4E0250CE" w:rsidR="00556371" w:rsidRPr="003B128E" w:rsidRDefault="00556371" w:rsidP="00EC507F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7D0E589" w14:textId="77777777" w:rsidR="002F41E7" w:rsidRPr="003B128E" w:rsidRDefault="002F41E7" w:rsidP="002F41E7">
      <w:pPr>
        <w:rPr>
          <w:rFonts w:ascii="Comic Sans MS" w:hAnsi="Comic Sans MS"/>
          <w:b/>
          <w:bCs/>
          <w:sz w:val="24"/>
          <w:szCs w:val="24"/>
        </w:rPr>
      </w:pPr>
    </w:p>
    <w:p w14:paraId="74027FB9" w14:textId="77777777" w:rsidR="002F41E7" w:rsidRPr="003B128E" w:rsidRDefault="002F41E7" w:rsidP="002F41E7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6b. What qualities does a podiatrist need?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7712A14B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09D07EAF" w14:textId="311A9124" w:rsidR="00C04F93" w:rsidRPr="003B128E" w:rsidRDefault="00C04F93" w:rsidP="00C04F93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Describe in detail</w:t>
            </w:r>
            <w:r w:rsidR="0096407F" w:rsidRPr="003B128E">
              <w:rPr>
                <w:rFonts w:ascii="Comic Sans MS" w:hAnsi="Comic Sans MS"/>
                <w:sz w:val="24"/>
                <w:szCs w:val="24"/>
                <w:lang w:val="en-GB"/>
              </w:rPr>
              <w:t>,</w:t>
            </w: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 four of the factors that have a positive influence on listening, show how they could be used w</w:t>
            </w:r>
            <w:r w:rsidR="005218B0" w:rsidRPr="003B128E">
              <w:rPr>
                <w:rFonts w:ascii="Comic Sans MS" w:hAnsi="Comic Sans MS"/>
                <w:sz w:val="24"/>
                <w:szCs w:val="24"/>
                <w:lang w:val="en-GB"/>
              </w:rPr>
              <w:t>hen</w:t>
            </w: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 communicating with a client.</w:t>
            </w:r>
          </w:p>
          <w:p w14:paraId="15F0B6DB" w14:textId="32255A89" w:rsidR="00556371" w:rsidRPr="003B128E" w:rsidRDefault="00B55BFB" w:rsidP="00374666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B09D4AB" wp14:editId="5CDF7444">
                      <wp:simplePos x="0" y="0"/>
                      <wp:positionH relativeFrom="column">
                        <wp:posOffset>5054872</wp:posOffset>
                      </wp:positionH>
                      <wp:positionV relativeFrom="paragraph">
                        <wp:posOffset>304346</wp:posOffset>
                      </wp:positionV>
                      <wp:extent cx="1271752" cy="945931"/>
                      <wp:effectExtent l="0" t="0" r="24130" b="26035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1752" cy="9459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866CA19" w14:textId="2A3549D0" w:rsidR="005C29A4" w:rsidRDefault="005C29A4">
                                  <w:r w:rsidRPr="005C29A4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D48F932" wp14:editId="74D389BA">
                                        <wp:extent cx="1082040" cy="816610"/>
                                        <wp:effectExtent l="0" t="0" r="3810" b="2540"/>
                                        <wp:docPr id="5" name="Picture 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082040" cy="8166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09D4AB" id="Text Box 4" o:spid="_x0000_s1029" type="#_x0000_t202" style="position:absolute;margin-left:398pt;margin-top:23.95pt;width:100.15pt;height:74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" fillcolor="white [3201]" strokeweight=".5pt">
                      <v:textbox>
                        <w:txbxContent>
                          <w:p w14:paraId="0866CA19" w14:textId="2A3549D0" w:rsidR="005C29A4" w:rsidRDefault="005C29A4">
                            <w:r w:rsidRPr="005C29A4">
                              <w:rPr>
                                <w:noProof/>
                              </w:rPr>
                              <w:drawing>
                                <wp:inline distT="0" distB="0" distL="0" distR="0" wp14:anchorId="3D48F932" wp14:editId="74D389BA">
                                  <wp:extent cx="1082040" cy="816610"/>
                                  <wp:effectExtent l="0" t="0" r="3810" b="254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2040" cy="816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F5116A0" w14:textId="77777777" w:rsidR="00187886" w:rsidRPr="003B128E" w:rsidRDefault="0018788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B5F0369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608EDCC6" w14:textId="77777777" w:rsidR="00A612B5" w:rsidRDefault="00A612B5" w:rsidP="002F41E7">
      <w:pPr>
        <w:rPr>
          <w:rFonts w:ascii="Comic Sans MS" w:hAnsi="Comic Sans MS"/>
          <w:b/>
          <w:bCs/>
          <w:sz w:val="24"/>
          <w:szCs w:val="24"/>
        </w:rPr>
      </w:pPr>
    </w:p>
    <w:p w14:paraId="664FE3F0" w14:textId="41D697EB" w:rsidR="002F41E7" w:rsidRPr="003B128E" w:rsidRDefault="002F41E7" w:rsidP="002F41E7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Complete the table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2523"/>
        <w:gridCol w:w="2580"/>
        <w:gridCol w:w="2694"/>
      </w:tblGrid>
      <w:tr w:rsidR="002F41E7" w:rsidRPr="003B128E" w14:paraId="0F1947E4" w14:textId="77777777" w:rsidTr="00374666">
        <w:tc>
          <w:tcPr>
            <w:tcW w:w="2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1E85CA2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Communication method</w:t>
            </w:r>
          </w:p>
        </w:tc>
        <w:tc>
          <w:tcPr>
            <w:tcW w:w="2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A3682A6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Example of use</w:t>
            </w:r>
          </w:p>
        </w:tc>
        <w:tc>
          <w:tcPr>
            <w:tcW w:w="2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83F054D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Positive</w:t>
            </w: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4BB4380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Negative</w:t>
            </w:r>
          </w:p>
        </w:tc>
      </w:tr>
      <w:tr w:rsidR="002F41E7" w:rsidRPr="003B128E" w14:paraId="07C3CC43" w14:textId="77777777" w:rsidTr="00374666">
        <w:tc>
          <w:tcPr>
            <w:tcW w:w="2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E7A6C1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Body language (smiling)</w:t>
            </w:r>
          </w:p>
          <w:p w14:paraId="6CF52B67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148F00D6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4D1FD34E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58FA2EB3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37A021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5B074DEE" w14:textId="77777777" w:rsidR="00F03C3A" w:rsidRPr="003B128E" w:rsidRDefault="00F03C3A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4A3F5BB3" w14:textId="77777777" w:rsidR="00252D36" w:rsidRPr="003B128E" w:rsidRDefault="00252D36" w:rsidP="00C20E1D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5BB54ED2" w14:textId="37D72328" w:rsidR="00F03C3A" w:rsidRPr="003B128E" w:rsidRDefault="00F03C3A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536C93B7" w14:textId="4C491EA6" w:rsidR="00F03C3A" w:rsidRPr="003B128E" w:rsidRDefault="00F03C3A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2038BE45" w14:textId="77777777" w:rsidR="00F03C3A" w:rsidRPr="003B128E" w:rsidRDefault="00F03C3A" w:rsidP="007E2E71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0DE814A" w14:textId="559DC26D" w:rsidR="00F03C3A" w:rsidRPr="003B128E" w:rsidRDefault="00F03C3A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12BBD0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BC02CA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F41E7" w:rsidRPr="003B128E" w14:paraId="6AEFB06A" w14:textId="77777777" w:rsidTr="00374666">
        <w:tc>
          <w:tcPr>
            <w:tcW w:w="2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D7FE7C0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Written</w:t>
            </w:r>
          </w:p>
          <w:p w14:paraId="2EEAA08B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1DCEA2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648D0A65" w14:textId="5F76A48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6592C248" w14:textId="77777777" w:rsidR="00252D36" w:rsidRPr="003B128E" w:rsidRDefault="00252D36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11D4B41D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280E73D6" w14:textId="399C6BB4" w:rsidR="002F41E7" w:rsidRPr="003B128E" w:rsidRDefault="002F41E7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794DB25A" w14:textId="77777777" w:rsidR="00252D36" w:rsidRPr="003B128E" w:rsidRDefault="00252D36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B20CEA8" w14:textId="77777777" w:rsidR="002F41E7" w:rsidRPr="003B128E" w:rsidRDefault="002F41E7" w:rsidP="00C20E1D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4A4BE01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19DDF7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653002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F41E7" w:rsidRPr="003B128E" w14:paraId="39AE4A59" w14:textId="77777777" w:rsidTr="00374666">
        <w:tc>
          <w:tcPr>
            <w:tcW w:w="2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84FBDBC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Electronic (emails)</w:t>
            </w:r>
          </w:p>
          <w:p w14:paraId="762E8612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DA6A41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632B3A6B" w14:textId="4A342BEE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4E863941" w14:textId="77777777" w:rsidR="00252D36" w:rsidRPr="003B128E" w:rsidRDefault="00252D36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0C6D0FFD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75F39DF8" w14:textId="77777777" w:rsidR="002F41E7" w:rsidRPr="003B128E" w:rsidRDefault="002F41E7" w:rsidP="007E2E71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E003CF7" w14:textId="79D7C2E0" w:rsidR="002F41E7" w:rsidRPr="003B128E" w:rsidRDefault="002F41E7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655BF805" w14:textId="77777777" w:rsidR="00252D36" w:rsidRPr="003B128E" w:rsidRDefault="00252D36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0A2F8B9A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0B4B71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5A063F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F41E7" w:rsidRPr="003B128E" w14:paraId="0D514409" w14:textId="77777777" w:rsidTr="00374666">
        <w:tc>
          <w:tcPr>
            <w:tcW w:w="2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E66F94B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Oral (speaking and listening)</w:t>
            </w:r>
          </w:p>
          <w:p w14:paraId="7F769E97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AEF9E0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47B4B2F5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7A423DC3" w14:textId="77777777" w:rsidR="002F41E7" w:rsidRPr="003B128E" w:rsidRDefault="002F41E7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52077117" w14:textId="77777777" w:rsidR="00252D36" w:rsidRPr="003B128E" w:rsidRDefault="00252D36" w:rsidP="007E2E71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181C399A" w14:textId="0E4F4CC1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13404F4C" w14:textId="77777777" w:rsidR="00252D36" w:rsidRPr="003B128E" w:rsidRDefault="00252D36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0DDA7A54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939088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1C64BB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2F41E7" w:rsidRPr="003B128E" w14:paraId="50C888E3" w14:textId="77777777" w:rsidTr="00374666">
        <w:tc>
          <w:tcPr>
            <w:tcW w:w="2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1ABC88B" w14:textId="77777777" w:rsidR="002F41E7" w:rsidRPr="003B128E" w:rsidRDefault="002F41E7" w:rsidP="00374666">
            <w:pPr>
              <w:spacing w:after="0"/>
              <w:jc w:val="center"/>
              <w:rPr>
                <w:rStyle w:val="Strong"/>
                <w:rFonts w:ascii="Comic Sans MS" w:hAnsi="Comic Sans MS"/>
                <w:sz w:val="24"/>
                <w:szCs w:val="24"/>
              </w:rPr>
            </w:pPr>
            <w:r w:rsidRPr="003B128E">
              <w:rPr>
                <w:rStyle w:val="Strong"/>
                <w:rFonts w:ascii="Comic Sans MS" w:hAnsi="Comic Sans MS"/>
                <w:sz w:val="24"/>
                <w:szCs w:val="24"/>
              </w:rPr>
              <w:t>Tactile signing (deafblind signing)</w:t>
            </w:r>
          </w:p>
          <w:p w14:paraId="3639239C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17EA78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358AE36C" w14:textId="252EDF84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12419AAE" w14:textId="77777777" w:rsidR="00252D36" w:rsidRPr="003B128E" w:rsidRDefault="00252D36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2C437A4E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2E614936" w14:textId="77777777" w:rsidR="002F41E7" w:rsidRPr="003B128E" w:rsidRDefault="002F41E7" w:rsidP="00374666">
            <w:pPr>
              <w:spacing w:after="0"/>
              <w:rPr>
                <w:rFonts w:ascii="Comic Sans MS" w:hAnsi="Comic Sans MS"/>
                <w:sz w:val="24"/>
                <w:szCs w:val="24"/>
              </w:rPr>
            </w:pPr>
          </w:p>
          <w:p w14:paraId="6542745B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14:paraId="4176BBCC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5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0F5ACD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1B2E34" w14:textId="77777777" w:rsidR="002F41E7" w:rsidRPr="003B128E" w:rsidRDefault="002F41E7" w:rsidP="00374666">
            <w:pPr>
              <w:spacing w:after="0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63861DA4" w14:textId="19C05EB7" w:rsidR="002F41E7" w:rsidRPr="003B128E" w:rsidRDefault="002F41E7" w:rsidP="00C048C2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7a. What makes being a podiatrist special?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5679DBCB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1F04AEE7" w14:textId="77777777" w:rsidR="00A30C46" w:rsidRPr="003B128E" w:rsidRDefault="00D004D9" w:rsidP="00D004D9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List all the ways a podiatrist can help improve a person’s quality of life or help their career. </w:t>
            </w:r>
          </w:p>
          <w:p w14:paraId="249A06AA" w14:textId="7BC60ECF" w:rsidR="00A30C46" w:rsidRDefault="00A30C46" w:rsidP="00D004D9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78331D92" w14:textId="77777777" w:rsidR="007E2E71" w:rsidRPr="003B128E" w:rsidRDefault="007E2E71" w:rsidP="00D004D9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12B39F4E" w14:textId="77777777" w:rsidR="00A30C46" w:rsidRPr="003B128E" w:rsidRDefault="00A30C46" w:rsidP="00D004D9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06BDEEFE" w14:textId="143ECA94" w:rsidR="00D004D9" w:rsidRPr="003B128E" w:rsidRDefault="00D004D9" w:rsidP="00D004D9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Are there any sports</w:t>
            </w:r>
            <w:r w:rsidR="00A42E6B"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 </w:t>
            </w: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people that you know of that have needed help overcoming a foot injury? </w:t>
            </w:r>
          </w:p>
          <w:p w14:paraId="2B2C1297" w14:textId="548CB621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533F105" w14:textId="77777777" w:rsidR="00187886" w:rsidRPr="003B128E" w:rsidRDefault="0018788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4031AA6" w14:textId="77777777" w:rsidR="002F41E7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CD36FED" w14:textId="5C026C57" w:rsidR="007E2E71" w:rsidRPr="003B128E" w:rsidRDefault="007E2E71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1BF1EEF6" w14:textId="32D2A7BF" w:rsidR="002F41E7" w:rsidRPr="003B128E" w:rsidRDefault="002F41E7" w:rsidP="002F41E7">
      <w:pPr>
        <w:rPr>
          <w:rFonts w:ascii="Comic Sans MS" w:hAnsi="Comic Sans MS"/>
          <w:sz w:val="24"/>
          <w:szCs w:val="24"/>
        </w:rPr>
      </w:pPr>
    </w:p>
    <w:p w14:paraId="23995B9A" w14:textId="196ADD9F" w:rsidR="00A30C46" w:rsidRPr="003B128E" w:rsidRDefault="00A30C46" w:rsidP="006C4EBC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7b. What makes being a podiatrist special?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A30C46" w:rsidRPr="003B128E" w14:paraId="5E2AA885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44A4C4A7" w14:textId="77777777" w:rsidR="007873A2" w:rsidRPr="003B128E" w:rsidRDefault="007873A2" w:rsidP="007873A2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What was special about the Podiatrists we met and their relationships with patients?</w:t>
            </w:r>
          </w:p>
          <w:p w14:paraId="427A605C" w14:textId="77777777" w:rsidR="007873A2" w:rsidRPr="003B128E" w:rsidRDefault="007873A2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151919ED" w14:textId="77777777" w:rsidR="007873A2" w:rsidRPr="003B128E" w:rsidRDefault="007873A2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63D4EB3E" w14:textId="6622325C" w:rsidR="007873A2" w:rsidRDefault="007873A2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48F2EE61" w14:textId="77777777" w:rsidR="007E2E71" w:rsidRPr="003B128E" w:rsidRDefault="007E2E71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739B4432" w14:textId="77777777" w:rsidR="00187886" w:rsidRPr="003B128E" w:rsidRDefault="00187886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744F0B1A" w14:textId="7F045244" w:rsidR="009640C8" w:rsidRPr="003B128E" w:rsidRDefault="009640C8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lastRenderedPageBreak/>
              <w:t>If you could ask the podiatrist anything, what would you ask?</w:t>
            </w:r>
          </w:p>
          <w:p w14:paraId="1769E194" w14:textId="77777777" w:rsidR="009640C8" w:rsidRPr="003B128E" w:rsidRDefault="009640C8" w:rsidP="009640C8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Write down your questions.</w:t>
            </w:r>
          </w:p>
          <w:p w14:paraId="5F37C5E3" w14:textId="52038242" w:rsidR="00A30C46" w:rsidRPr="003B128E" w:rsidRDefault="00A30C46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BA8FBEF" w14:textId="24B22F46" w:rsidR="009640C8" w:rsidRPr="003B128E" w:rsidRDefault="009640C8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2CC5DD4" w14:textId="77777777" w:rsidR="00187886" w:rsidRPr="003B128E" w:rsidRDefault="00187886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7842D08" w14:textId="77777777" w:rsidR="009640C8" w:rsidRPr="003B128E" w:rsidRDefault="009640C8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9AF8913" w14:textId="77777777" w:rsidR="00A30C46" w:rsidRPr="003B128E" w:rsidRDefault="00A30C46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4642986F" w14:textId="77777777" w:rsidR="00752DF2" w:rsidRDefault="00752DF2" w:rsidP="006C4EBC">
      <w:pPr>
        <w:rPr>
          <w:rFonts w:ascii="Comic Sans MS" w:hAnsi="Comic Sans MS"/>
          <w:b/>
          <w:bCs/>
          <w:sz w:val="24"/>
          <w:szCs w:val="24"/>
        </w:rPr>
      </w:pPr>
    </w:p>
    <w:p w14:paraId="1A80B084" w14:textId="77777777" w:rsidR="0040524A" w:rsidRPr="003B128E" w:rsidRDefault="0040524A" w:rsidP="0040524A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8a.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40524A" w:rsidRPr="003B128E" w14:paraId="6D05E003" w14:textId="77777777" w:rsidTr="00C426FD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56008547" w14:textId="77777777" w:rsidR="0040524A" w:rsidRPr="003B128E" w:rsidRDefault="0040524A" w:rsidP="00C426F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Listen to the way podiatry helps Erica.  Then look at the website </w:t>
            </w:r>
            <w:hyperlink r:id="rId16" w:history="1">
              <w:hyperlink r:id="rId17" w:history="1">
                <w:r w:rsidRPr="00AC4685">
                  <w:rPr>
                    <w:rStyle w:val="Hyperlink"/>
                  </w:rPr>
                  <w:t>https://www.careersinpodiatry.com/</w:t>
                </w:r>
              </w:hyperlink>
            </w:hyperlink>
            <w:r>
              <w:rPr>
                <w:rFonts w:ascii="Comic Sans MS" w:hAnsi="Comic Sans MS"/>
                <w:sz w:val="24"/>
                <w:szCs w:val="24"/>
              </w:rPr>
              <w:t xml:space="preserve"> for more information.  </w:t>
            </w:r>
          </w:p>
        </w:tc>
      </w:tr>
    </w:tbl>
    <w:p w14:paraId="156FD086" w14:textId="77777777" w:rsidR="0040524A" w:rsidRPr="003B128E" w:rsidRDefault="0040524A" w:rsidP="0040524A">
      <w:pPr>
        <w:rPr>
          <w:rFonts w:ascii="Comic Sans MS" w:hAnsi="Comic Sans MS"/>
          <w:sz w:val="24"/>
          <w:szCs w:val="24"/>
        </w:rPr>
      </w:pPr>
    </w:p>
    <w:p w14:paraId="7D9F5AD9" w14:textId="77777777" w:rsidR="0040524A" w:rsidRPr="003B128E" w:rsidRDefault="0040524A" w:rsidP="0040524A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8b.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40524A" w:rsidRPr="003B128E" w14:paraId="700E7C6B" w14:textId="77777777" w:rsidTr="00C426FD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656D438C" w14:textId="77777777" w:rsidR="0040524A" w:rsidRPr="003B128E" w:rsidRDefault="0040524A" w:rsidP="00C426FD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Have a look at the qualifications needed for podiatry. What do you think?</w:t>
            </w:r>
          </w:p>
          <w:p w14:paraId="2BC5307F" w14:textId="6F863E41" w:rsidR="0040524A" w:rsidRDefault="0040524A" w:rsidP="00C426F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C0F46D1" w14:textId="411C7580" w:rsidR="0079291E" w:rsidRDefault="0079291E" w:rsidP="00C426F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BD48477" w14:textId="22EAC8B0" w:rsidR="0079291E" w:rsidRDefault="0079291E" w:rsidP="00C426F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421BA5E" w14:textId="77777777" w:rsidR="0079291E" w:rsidRDefault="0079291E" w:rsidP="00C426FD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6E23B6C" w14:textId="77777777" w:rsidR="0040524A" w:rsidRPr="003B128E" w:rsidRDefault="0040524A" w:rsidP="00C426FD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289527EF" w14:textId="77777777" w:rsidR="00367FE9" w:rsidRDefault="00367FE9" w:rsidP="00AD2AE1">
      <w:pPr>
        <w:rPr>
          <w:rFonts w:ascii="Comic Sans MS" w:hAnsi="Comic Sans MS"/>
          <w:b/>
          <w:bCs/>
          <w:sz w:val="24"/>
          <w:szCs w:val="24"/>
        </w:rPr>
      </w:pPr>
    </w:p>
    <w:p w14:paraId="33960359" w14:textId="7A8056F6" w:rsidR="00AD2AE1" w:rsidRPr="003B128E" w:rsidRDefault="00AD2AE1" w:rsidP="00AD2AE1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8c.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AD2AE1" w:rsidRPr="003B128E" w14:paraId="1FB0D21E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06C23621" w14:textId="75A09402" w:rsidR="00465897" w:rsidRDefault="00BD2C3B" w:rsidP="00465897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E153D13" wp14:editId="12B74FAC">
                      <wp:simplePos x="0" y="0"/>
                      <wp:positionH relativeFrom="column">
                        <wp:posOffset>4762500</wp:posOffset>
                      </wp:positionH>
                      <wp:positionV relativeFrom="paragraph">
                        <wp:posOffset>516690</wp:posOffset>
                      </wp:positionV>
                      <wp:extent cx="1524000" cy="987972"/>
                      <wp:effectExtent l="0" t="0" r="19050" b="22225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24000" cy="9879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E6B8AEB" w14:textId="3AFF0AF8" w:rsidR="004E1C06" w:rsidRDefault="00465897" w:rsidP="004E1C06">
                                  <w:r w:rsidRPr="00582ABF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554AD6C" wp14:editId="7C8E068F">
                                        <wp:extent cx="1290320" cy="889635"/>
                                        <wp:effectExtent l="0" t="0" r="5080" b="5715"/>
                                        <wp:docPr id="21" name="Picture 2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90320" cy="8896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E153D13" id="Text Box 20" o:spid="_x0000_s1030" type="#_x0000_t202" style="position:absolute;margin-left:375pt;margin-top:40.7pt;width:120pt;height:77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" fillcolor="white [3201]" strokeweight=".5pt">
                      <v:textbox>
                        <w:txbxContent>
                          <w:p w14:paraId="0E6B8AEB" w14:textId="3AFF0AF8" w:rsidR="004E1C06" w:rsidRDefault="00465897" w:rsidP="004E1C06">
                            <w:r w:rsidRPr="00582ABF">
                              <w:rPr>
                                <w:noProof/>
                              </w:rPr>
                              <w:drawing>
                                <wp:inline distT="0" distB="0" distL="0" distR="0" wp14:anchorId="6554AD6C" wp14:editId="7C8E068F">
                                  <wp:extent cx="1290320" cy="889635"/>
                                  <wp:effectExtent l="0" t="0" r="5080" b="5715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0320" cy="889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65897" w:rsidRPr="003B128E">
              <w:rPr>
                <w:rFonts w:ascii="Comic Sans MS" w:hAnsi="Comic Sans MS"/>
                <w:sz w:val="24"/>
                <w:szCs w:val="24"/>
              </w:rPr>
              <w:t>What about an apprenticeship?  Is this something you would prefer instead of full-time education?  What would be the advantages and disadvantages for you?</w:t>
            </w:r>
          </w:p>
          <w:p w14:paraId="71181E84" w14:textId="37CAAECC" w:rsidR="00367FE9" w:rsidRPr="003B128E" w:rsidRDefault="00367FE9" w:rsidP="0046589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E5CF85D" w14:textId="265A2735" w:rsidR="00187886" w:rsidRPr="003B128E" w:rsidRDefault="00187886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214A1F0D" w14:textId="110F7083" w:rsidR="00AD2AE1" w:rsidRPr="003B128E" w:rsidRDefault="00AD2AE1" w:rsidP="002F41E7">
      <w:pPr>
        <w:pStyle w:val="ListParagraph"/>
        <w:rPr>
          <w:rFonts w:ascii="Comic Sans MS" w:hAnsi="Comic Sans MS"/>
          <w:b/>
          <w:bCs/>
          <w:sz w:val="24"/>
          <w:szCs w:val="24"/>
        </w:rPr>
      </w:pPr>
    </w:p>
    <w:p w14:paraId="63C45133" w14:textId="33CF18D9" w:rsidR="004E1C06" w:rsidRPr="003B128E" w:rsidRDefault="004E1C06" w:rsidP="004E1C06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8</w:t>
      </w:r>
      <w:r w:rsidR="009B1C7C" w:rsidRPr="003B128E">
        <w:rPr>
          <w:rFonts w:ascii="Comic Sans MS" w:hAnsi="Comic Sans MS"/>
          <w:b/>
          <w:bCs/>
          <w:sz w:val="24"/>
          <w:szCs w:val="24"/>
        </w:rPr>
        <w:t>d</w:t>
      </w:r>
      <w:r w:rsidRPr="003B128E">
        <w:rPr>
          <w:rFonts w:ascii="Comic Sans MS" w:hAnsi="Comic Sans MS"/>
          <w:b/>
          <w:bCs/>
          <w:sz w:val="24"/>
          <w:szCs w:val="24"/>
        </w:rPr>
        <w:t>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4E1C06" w:rsidRPr="003B128E" w14:paraId="7DB82FF8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2F1D7427" w14:textId="40466E82" w:rsidR="00514852" w:rsidRPr="003B128E" w:rsidRDefault="00514852" w:rsidP="00514852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Have a look at the universities that you can study at. Where is the closest?</w:t>
            </w:r>
          </w:p>
          <w:p w14:paraId="236AE9BC" w14:textId="17FDBD0F" w:rsidR="00514852" w:rsidRDefault="00514852" w:rsidP="00514852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Or do you want to move away from home?</w:t>
            </w:r>
          </w:p>
          <w:p w14:paraId="20948B7E" w14:textId="2602725C" w:rsidR="004E1C06" w:rsidRPr="003B128E" w:rsidRDefault="004E1C06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3C93BAD3" w14:textId="77777777" w:rsidR="00AC4685" w:rsidRDefault="00AC4685" w:rsidP="005B654C">
      <w:pPr>
        <w:rPr>
          <w:rFonts w:ascii="Comic Sans MS" w:hAnsi="Comic Sans MS"/>
          <w:b/>
          <w:bCs/>
          <w:sz w:val="24"/>
          <w:szCs w:val="24"/>
        </w:rPr>
      </w:pPr>
    </w:p>
    <w:p w14:paraId="44BE8B71" w14:textId="10EBAE8B" w:rsidR="005B654C" w:rsidRPr="003B128E" w:rsidRDefault="005B654C" w:rsidP="005B654C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8e.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5B654C" w:rsidRPr="003B128E" w14:paraId="303A2AF7" w14:textId="77777777" w:rsidTr="00A612B5">
        <w:trPr>
          <w:trHeight w:val="763"/>
        </w:trPr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402A4231" w14:textId="47780379" w:rsidR="005B654C" w:rsidRPr="003B128E" w:rsidRDefault="005B654C" w:rsidP="005B654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Have a look on the AHP website </w:t>
            </w:r>
            <w:hyperlink r:id="rId20" w:history="1">
              <w:hyperlink r:id="rId21" w:history="1">
                <w:r w:rsidR="00A612B5" w:rsidRPr="00A612B5">
                  <w:rPr>
                    <w:rStyle w:val="Hyperlink"/>
                  </w:rPr>
                  <w:t>https://www.e-lfh.org.uk/AHP-Careers/Routes-into-AHP-Careers.html</w:t>
                </w:r>
              </w:hyperlink>
            </w:hyperlink>
            <w:r w:rsidR="00A612B5">
              <w:rPr>
                <w:rFonts w:ascii="Comic Sans MS" w:hAnsi="Comic Sans MS"/>
                <w:sz w:val="24"/>
                <w:szCs w:val="24"/>
              </w:rPr>
              <w:t xml:space="preserve"> at all of the AHPs.  </w:t>
            </w:r>
          </w:p>
        </w:tc>
      </w:tr>
    </w:tbl>
    <w:p w14:paraId="74669402" w14:textId="77777777" w:rsidR="00A612B5" w:rsidRDefault="00A612B5" w:rsidP="00621731">
      <w:pPr>
        <w:rPr>
          <w:rFonts w:ascii="Comic Sans MS" w:hAnsi="Comic Sans MS"/>
          <w:b/>
          <w:bCs/>
          <w:sz w:val="24"/>
          <w:szCs w:val="24"/>
        </w:rPr>
      </w:pPr>
    </w:p>
    <w:p w14:paraId="3E110E96" w14:textId="38BE3791" w:rsidR="00621731" w:rsidRPr="003B128E" w:rsidRDefault="00621731" w:rsidP="00621731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8</w:t>
      </w:r>
      <w:r w:rsidR="005B654C">
        <w:rPr>
          <w:rFonts w:ascii="Comic Sans MS" w:hAnsi="Comic Sans MS"/>
          <w:b/>
          <w:bCs/>
          <w:sz w:val="24"/>
          <w:szCs w:val="24"/>
        </w:rPr>
        <w:t>f</w:t>
      </w:r>
      <w:r w:rsidRPr="003B128E">
        <w:rPr>
          <w:rFonts w:ascii="Comic Sans MS" w:hAnsi="Comic Sans MS"/>
          <w:b/>
          <w:bCs/>
          <w:sz w:val="24"/>
          <w:szCs w:val="24"/>
        </w:rPr>
        <w:t>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621731" w:rsidRPr="003B128E" w14:paraId="39043593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7B96BFBC" w14:textId="4D10A925" w:rsidR="00621731" w:rsidRPr="003B128E" w:rsidRDefault="00C919D4" w:rsidP="00A21D6C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Write down some questions you think you would be asked in interview.</w:t>
            </w:r>
          </w:p>
          <w:p w14:paraId="6B1E71B1" w14:textId="136EAF3D" w:rsidR="00621731" w:rsidRPr="003B128E" w:rsidRDefault="00621731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9FC8EF0" w14:textId="6CB21D80" w:rsidR="00187886" w:rsidRPr="003B128E" w:rsidRDefault="00187886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76103107" w14:textId="77777777" w:rsidR="00367FE9" w:rsidRDefault="00367FE9" w:rsidP="00621731">
      <w:pPr>
        <w:rPr>
          <w:rFonts w:ascii="Comic Sans MS" w:hAnsi="Comic Sans MS"/>
          <w:b/>
          <w:bCs/>
          <w:sz w:val="24"/>
          <w:szCs w:val="24"/>
        </w:rPr>
      </w:pPr>
    </w:p>
    <w:p w14:paraId="5A69332F" w14:textId="1937359B" w:rsidR="00621731" w:rsidRPr="003B128E" w:rsidRDefault="00621731" w:rsidP="00621731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lastRenderedPageBreak/>
        <w:t>8</w:t>
      </w:r>
      <w:r w:rsidR="005B654C">
        <w:rPr>
          <w:rFonts w:ascii="Comic Sans MS" w:hAnsi="Comic Sans MS"/>
          <w:b/>
          <w:bCs/>
          <w:sz w:val="24"/>
          <w:szCs w:val="24"/>
        </w:rPr>
        <w:t>g</w:t>
      </w:r>
      <w:r w:rsidRPr="003B128E">
        <w:rPr>
          <w:rFonts w:ascii="Comic Sans MS" w:hAnsi="Comic Sans MS"/>
          <w:b/>
          <w:bCs/>
          <w:sz w:val="24"/>
          <w:szCs w:val="24"/>
        </w:rPr>
        <w:t>. How do you become a podiatrist?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621731" w:rsidRPr="003B128E" w14:paraId="4632CC0E" w14:textId="77777777" w:rsidTr="00A21D6C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10DD72E3" w14:textId="17329C82" w:rsidR="00621731" w:rsidRPr="003B128E" w:rsidRDefault="00E76310" w:rsidP="00A21D6C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Write down the key themes that you would</w:t>
            </w:r>
            <w:r w:rsidR="009E50FA" w:rsidRPr="003B128E">
              <w:rPr>
                <w:rFonts w:ascii="Comic Sans MS" w:hAnsi="Comic Sans MS"/>
                <w:sz w:val="24"/>
                <w:szCs w:val="24"/>
              </w:rPr>
              <w:t xml:space="preserve"> need to include in your personal statement.  </w:t>
            </w:r>
          </w:p>
          <w:p w14:paraId="1A8D15A8" w14:textId="77777777" w:rsidR="00621731" w:rsidRPr="003B128E" w:rsidRDefault="00621731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184816F" w14:textId="0BAAD6BC" w:rsidR="00621731" w:rsidRPr="003B128E" w:rsidRDefault="00621731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3FCA3EB" w14:textId="77777777" w:rsidR="009E50FA" w:rsidRPr="003B128E" w:rsidRDefault="009E50FA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3664A07" w14:textId="77777777" w:rsidR="00621731" w:rsidRPr="003B128E" w:rsidRDefault="00621731" w:rsidP="00A21D6C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2C7DED40" w14:textId="77777777" w:rsidR="00A612B5" w:rsidRDefault="00A612B5" w:rsidP="00A612B5">
      <w:pPr>
        <w:ind w:left="360"/>
        <w:rPr>
          <w:rFonts w:ascii="Comic Sans MS" w:hAnsi="Comic Sans MS"/>
          <w:b/>
          <w:bCs/>
          <w:sz w:val="24"/>
          <w:szCs w:val="24"/>
        </w:rPr>
      </w:pPr>
    </w:p>
    <w:p w14:paraId="2EB59BA7" w14:textId="613F07E1" w:rsidR="002F41E7" w:rsidRPr="00A612B5" w:rsidRDefault="002F41E7" w:rsidP="00A612B5">
      <w:pPr>
        <w:pStyle w:val="ListParagraph"/>
        <w:numPr>
          <w:ilvl w:val="0"/>
          <w:numId w:val="19"/>
        </w:numPr>
        <w:ind w:left="0" w:hanging="11"/>
        <w:rPr>
          <w:rFonts w:ascii="Comic Sans MS" w:hAnsi="Comic Sans MS"/>
          <w:b/>
          <w:bCs/>
          <w:sz w:val="24"/>
          <w:szCs w:val="24"/>
        </w:rPr>
      </w:pPr>
      <w:r w:rsidRPr="00A612B5">
        <w:rPr>
          <w:rFonts w:ascii="Comic Sans MS" w:hAnsi="Comic Sans MS"/>
          <w:b/>
          <w:bCs/>
          <w:sz w:val="24"/>
          <w:szCs w:val="24"/>
        </w:rPr>
        <w:t>Reflection on the topic</w:t>
      </w:r>
    </w:p>
    <w:p w14:paraId="50B0BC30" w14:textId="77777777" w:rsidR="008235C5" w:rsidRPr="003B128E" w:rsidRDefault="008235C5" w:rsidP="008235C5">
      <w:pPr>
        <w:spacing w:before="171"/>
        <w:rPr>
          <w:rFonts w:ascii="Comic Sans MS" w:hAnsi="Comic Sans MS"/>
          <w:b/>
          <w:color w:val="auto"/>
          <w:sz w:val="24"/>
          <w:szCs w:val="24"/>
        </w:rPr>
      </w:pPr>
      <w:r w:rsidRPr="003B128E">
        <w:rPr>
          <w:rFonts w:ascii="Comic Sans MS" w:hAnsi="Comic Sans MS"/>
          <w:noProof/>
          <w:color w:val="auto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9544C15" wp14:editId="61F7B1CC">
                <wp:simplePos x="0" y="0"/>
                <wp:positionH relativeFrom="page">
                  <wp:posOffset>5730240</wp:posOffset>
                </wp:positionH>
                <wp:positionV relativeFrom="paragraph">
                  <wp:posOffset>145415</wp:posOffset>
                </wp:positionV>
                <wp:extent cx="528320" cy="568325"/>
                <wp:effectExtent l="0" t="0" r="5080" b="22225"/>
                <wp:wrapNone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320" cy="568325"/>
                          <a:chOff x="810" y="3017"/>
                          <a:chExt cx="832" cy="895"/>
                        </a:xfrm>
                      </wpg:grpSpPr>
                      <wps:wsp>
                        <wps:cNvPr id="44" name="AutoShape 4"/>
                        <wps:cNvSpPr>
                          <a:spLocks/>
                        </wps:cNvSpPr>
                        <wps:spPr bwMode="auto">
                          <a:xfrm>
                            <a:off x="890" y="3240"/>
                            <a:ext cx="532" cy="672"/>
                          </a:xfrm>
                          <a:custGeom>
                            <a:avLst/>
                            <a:gdLst>
                              <a:gd name="T0" fmla="+- 0 931 891"/>
                              <a:gd name="T1" fmla="*/ T0 w 532"/>
                              <a:gd name="T2" fmla="+- 0 3741 3240"/>
                              <a:gd name="T3" fmla="*/ 3741 h 672"/>
                              <a:gd name="T4" fmla="+- 0 900 891"/>
                              <a:gd name="T5" fmla="*/ T4 w 532"/>
                              <a:gd name="T6" fmla="+- 0 3857 3240"/>
                              <a:gd name="T7" fmla="*/ 3857 h 672"/>
                              <a:gd name="T8" fmla="+- 0 913 891"/>
                              <a:gd name="T9" fmla="*/ T8 w 532"/>
                              <a:gd name="T10" fmla="+- 0 3905 3240"/>
                              <a:gd name="T11" fmla="*/ 3905 h 672"/>
                              <a:gd name="T12" fmla="+- 0 899 891"/>
                              <a:gd name="T13" fmla="*/ T12 w 532"/>
                              <a:gd name="T14" fmla="+- 0 3889 3240"/>
                              <a:gd name="T15" fmla="*/ 3889 h 672"/>
                              <a:gd name="T16" fmla="+- 0 939 891"/>
                              <a:gd name="T17" fmla="*/ T16 w 532"/>
                              <a:gd name="T18" fmla="+- 0 3817 3240"/>
                              <a:gd name="T19" fmla="*/ 3817 h 672"/>
                              <a:gd name="T20" fmla="+- 0 960 891"/>
                              <a:gd name="T21" fmla="*/ T20 w 532"/>
                              <a:gd name="T22" fmla="+- 0 3736 3240"/>
                              <a:gd name="T23" fmla="*/ 3736 h 672"/>
                              <a:gd name="T24" fmla="+- 0 928 891"/>
                              <a:gd name="T25" fmla="*/ T24 w 532"/>
                              <a:gd name="T26" fmla="+- 0 3870 3240"/>
                              <a:gd name="T27" fmla="*/ 3870 h 672"/>
                              <a:gd name="T28" fmla="+- 0 928 891"/>
                              <a:gd name="T29" fmla="*/ T28 w 532"/>
                              <a:gd name="T30" fmla="+- 0 3870 3240"/>
                              <a:gd name="T31" fmla="*/ 3870 h 672"/>
                              <a:gd name="T32" fmla="+- 0 924 891"/>
                              <a:gd name="T33" fmla="*/ T32 w 532"/>
                              <a:gd name="T34" fmla="+- 0 3894 3240"/>
                              <a:gd name="T35" fmla="*/ 3894 h 672"/>
                              <a:gd name="T36" fmla="+- 0 1045 891"/>
                              <a:gd name="T37" fmla="*/ T36 w 532"/>
                              <a:gd name="T38" fmla="+- 0 3808 3240"/>
                              <a:gd name="T39" fmla="*/ 3808 h 672"/>
                              <a:gd name="T40" fmla="+- 0 1040 891"/>
                              <a:gd name="T41" fmla="*/ T40 w 532"/>
                              <a:gd name="T42" fmla="+- 0 3803 3240"/>
                              <a:gd name="T43" fmla="*/ 3803 h 672"/>
                              <a:gd name="T44" fmla="+- 0 1040 891"/>
                              <a:gd name="T45" fmla="*/ T44 w 532"/>
                              <a:gd name="T46" fmla="+- 0 3803 3240"/>
                              <a:gd name="T47" fmla="*/ 3803 h 672"/>
                              <a:gd name="T48" fmla="+- 0 1057 891"/>
                              <a:gd name="T49" fmla="*/ T48 w 532"/>
                              <a:gd name="T50" fmla="+- 0 3800 3240"/>
                              <a:gd name="T51" fmla="*/ 3800 h 672"/>
                              <a:gd name="T52" fmla="+- 0 1045 891"/>
                              <a:gd name="T53" fmla="*/ T52 w 532"/>
                              <a:gd name="T54" fmla="+- 0 3808 3240"/>
                              <a:gd name="T55" fmla="*/ 3808 h 672"/>
                              <a:gd name="T56" fmla="+- 0 1073 891"/>
                              <a:gd name="T57" fmla="*/ T56 w 532"/>
                              <a:gd name="T58" fmla="+- 0 3804 3240"/>
                              <a:gd name="T59" fmla="*/ 3804 h 672"/>
                              <a:gd name="T60" fmla="+- 0 1073 891"/>
                              <a:gd name="T61" fmla="*/ T60 w 532"/>
                              <a:gd name="T62" fmla="+- 0 3804 3240"/>
                              <a:gd name="T63" fmla="*/ 3804 h 672"/>
                              <a:gd name="T64" fmla="+- 0 1065 891"/>
                              <a:gd name="T65" fmla="*/ T64 w 532"/>
                              <a:gd name="T66" fmla="+- 0 3785 3240"/>
                              <a:gd name="T67" fmla="*/ 3785 h 672"/>
                              <a:gd name="T68" fmla="+- 0 1046 891"/>
                              <a:gd name="T69" fmla="*/ T68 w 532"/>
                              <a:gd name="T70" fmla="+- 0 3804 3240"/>
                              <a:gd name="T71" fmla="*/ 3804 h 672"/>
                              <a:gd name="T72" fmla="+- 0 1060 891"/>
                              <a:gd name="T73" fmla="*/ T72 w 532"/>
                              <a:gd name="T74" fmla="+- 0 3794 3240"/>
                              <a:gd name="T75" fmla="*/ 3794 h 672"/>
                              <a:gd name="T76" fmla="+- 0 1040 891"/>
                              <a:gd name="T77" fmla="*/ T76 w 532"/>
                              <a:gd name="T78" fmla="+- 0 3803 3240"/>
                              <a:gd name="T79" fmla="*/ 3803 h 672"/>
                              <a:gd name="T80" fmla="+- 0 1038 891"/>
                              <a:gd name="T81" fmla="*/ T80 w 532"/>
                              <a:gd name="T82" fmla="+- 0 3801 3240"/>
                              <a:gd name="T83" fmla="*/ 3801 h 672"/>
                              <a:gd name="T84" fmla="+- 0 1038 891"/>
                              <a:gd name="T85" fmla="*/ T84 w 532"/>
                              <a:gd name="T86" fmla="+- 0 3801 3240"/>
                              <a:gd name="T87" fmla="*/ 3801 h 672"/>
                              <a:gd name="T88" fmla="+- 0 1035 891"/>
                              <a:gd name="T89" fmla="*/ T88 w 532"/>
                              <a:gd name="T90" fmla="+- 0 3803 3240"/>
                              <a:gd name="T91" fmla="*/ 3803 h 672"/>
                              <a:gd name="T92" fmla="+- 0 1030 891"/>
                              <a:gd name="T93" fmla="*/ T92 w 532"/>
                              <a:gd name="T94" fmla="+- 0 3793 3240"/>
                              <a:gd name="T95" fmla="*/ 3793 h 672"/>
                              <a:gd name="T96" fmla="+- 0 1030 891"/>
                              <a:gd name="T97" fmla="*/ T96 w 532"/>
                              <a:gd name="T98" fmla="+- 0 3793 3240"/>
                              <a:gd name="T99" fmla="*/ 3793 h 672"/>
                              <a:gd name="T100" fmla="+- 0 1060 891"/>
                              <a:gd name="T101" fmla="*/ T100 w 532"/>
                              <a:gd name="T102" fmla="+- 0 3794 3240"/>
                              <a:gd name="T103" fmla="*/ 3794 h 672"/>
                              <a:gd name="T104" fmla="+- 0 1048 891"/>
                              <a:gd name="T105" fmla="*/ T104 w 532"/>
                              <a:gd name="T106" fmla="+- 0 3768 3240"/>
                              <a:gd name="T107" fmla="*/ 3768 h 672"/>
                              <a:gd name="T108" fmla="+- 0 1331 891"/>
                              <a:gd name="T109" fmla="*/ T108 w 532"/>
                              <a:gd name="T110" fmla="+- 0 3245 3240"/>
                              <a:gd name="T111" fmla="*/ 3245 h 672"/>
                              <a:gd name="T112" fmla="+- 0 1214 891"/>
                              <a:gd name="T113" fmla="*/ T112 w 532"/>
                              <a:gd name="T114" fmla="+- 0 3360 3240"/>
                              <a:gd name="T115" fmla="*/ 3360 h 672"/>
                              <a:gd name="T116" fmla="+- 0 1060 891"/>
                              <a:gd name="T117" fmla="*/ T116 w 532"/>
                              <a:gd name="T118" fmla="+- 0 3539 3240"/>
                              <a:gd name="T119" fmla="*/ 3539 h 672"/>
                              <a:gd name="T120" fmla="+- 0 973 891"/>
                              <a:gd name="T121" fmla="*/ T120 w 532"/>
                              <a:gd name="T122" fmla="+- 0 3656 3240"/>
                              <a:gd name="T123" fmla="*/ 3656 h 672"/>
                              <a:gd name="T124" fmla="+- 0 935 891"/>
                              <a:gd name="T125" fmla="*/ T124 w 532"/>
                              <a:gd name="T126" fmla="+- 0 3720 3240"/>
                              <a:gd name="T127" fmla="*/ 3720 h 672"/>
                              <a:gd name="T128" fmla="+- 0 959 891"/>
                              <a:gd name="T129" fmla="*/ T128 w 532"/>
                              <a:gd name="T130" fmla="+- 0 3734 3240"/>
                              <a:gd name="T131" fmla="*/ 3734 h 672"/>
                              <a:gd name="T132" fmla="+- 0 994 891"/>
                              <a:gd name="T133" fmla="*/ T132 w 532"/>
                              <a:gd name="T134" fmla="+- 0 3761 3240"/>
                              <a:gd name="T135" fmla="*/ 3761 h 672"/>
                              <a:gd name="T136" fmla="+- 0 1031 891"/>
                              <a:gd name="T137" fmla="*/ T136 w 532"/>
                              <a:gd name="T138" fmla="+- 0 3791 3240"/>
                              <a:gd name="T139" fmla="*/ 3791 h 672"/>
                              <a:gd name="T140" fmla="+- 0 992 891"/>
                              <a:gd name="T141" fmla="*/ T140 w 532"/>
                              <a:gd name="T142" fmla="+- 0 3723 3240"/>
                              <a:gd name="T143" fmla="*/ 3723 h 672"/>
                              <a:gd name="T144" fmla="+- 0 962 891"/>
                              <a:gd name="T145" fmla="*/ T144 w 532"/>
                              <a:gd name="T146" fmla="+- 0 3703 3240"/>
                              <a:gd name="T147" fmla="*/ 3703 h 672"/>
                              <a:gd name="T148" fmla="+- 0 1055 891"/>
                              <a:gd name="T149" fmla="*/ T148 w 532"/>
                              <a:gd name="T150" fmla="+- 0 3586 3240"/>
                              <a:gd name="T151" fmla="*/ 3586 h 672"/>
                              <a:gd name="T152" fmla="+- 0 1204 891"/>
                              <a:gd name="T153" fmla="*/ T152 w 532"/>
                              <a:gd name="T154" fmla="+- 0 3407 3240"/>
                              <a:gd name="T155" fmla="*/ 3407 h 672"/>
                              <a:gd name="T156" fmla="+- 0 1303 891"/>
                              <a:gd name="T157" fmla="*/ T156 w 532"/>
                              <a:gd name="T158" fmla="+- 0 3304 3240"/>
                              <a:gd name="T159" fmla="*/ 3304 h 672"/>
                              <a:gd name="T160" fmla="+- 0 1325 891"/>
                              <a:gd name="T161" fmla="*/ T160 w 532"/>
                              <a:gd name="T162" fmla="+- 0 3264 3240"/>
                              <a:gd name="T163" fmla="*/ 3264 h 672"/>
                              <a:gd name="T164" fmla="+- 0 1342 891"/>
                              <a:gd name="T165" fmla="*/ T164 w 532"/>
                              <a:gd name="T166" fmla="+- 0 3240 3240"/>
                              <a:gd name="T167" fmla="*/ 3240 h 672"/>
                              <a:gd name="T168" fmla="+- 0 1337 891"/>
                              <a:gd name="T169" fmla="*/ T168 w 532"/>
                              <a:gd name="T170" fmla="+- 0 3272 3240"/>
                              <a:gd name="T171" fmla="*/ 3272 h 672"/>
                              <a:gd name="T172" fmla="+- 0 1395 891"/>
                              <a:gd name="T173" fmla="*/ T172 w 532"/>
                              <a:gd name="T174" fmla="+- 0 3315 3240"/>
                              <a:gd name="T175" fmla="*/ 3315 h 672"/>
                              <a:gd name="T176" fmla="+- 0 1371 891"/>
                              <a:gd name="T177" fmla="*/ T176 w 532"/>
                              <a:gd name="T178" fmla="+- 0 3353 3240"/>
                              <a:gd name="T179" fmla="*/ 3353 h 672"/>
                              <a:gd name="T180" fmla="+- 0 1324 891"/>
                              <a:gd name="T181" fmla="*/ T180 w 532"/>
                              <a:gd name="T182" fmla="+- 0 3415 3240"/>
                              <a:gd name="T183" fmla="*/ 3415 h 672"/>
                              <a:gd name="T184" fmla="+- 0 1194 891"/>
                              <a:gd name="T185" fmla="*/ T184 w 532"/>
                              <a:gd name="T186" fmla="+- 0 3563 3240"/>
                              <a:gd name="T187" fmla="*/ 3563 h 672"/>
                              <a:gd name="T188" fmla="+- 0 1089 891"/>
                              <a:gd name="T189" fmla="*/ T188 w 532"/>
                              <a:gd name="T190" fmla="+- 0 3694 3240"/>
                              <a:gd name="T191" fmla="*/ 3694 h 672"/>
                              <a:gd name="T192" fmla="+- 0 1045 891"/>
                              <a:gd name="T193" fmla="*/ T192 w 532"/>
                              <a:gd name="T194" fmla="+- 0 3765 3240"/>
                              <a:gd name="T195" fmla="*/ 3765 h 672"/>
                              <a:gd name="T196" fmla="+- 0 1100 891"/>
                              <a:gd name="T197" fmla="*/ T196 w 532"/>
                              <a:gd name="T198" fmla="+- 0 3724 3240"/>
                              <a:gd name="T199" fmla="*/ 3724 h 672"/>
                              <a:gd name="T200" fmla="+- 0 1245 891"/>
                              <a:gd name="T201" fmla="*/ T200 w 532"/>
                              <a:gd name="T202" fmla="+- 0 3542 3240"/>
                              <a:gd name="T203" fmla="*/ 3542 h 672"/>
                              <a:gd name="T204" fmla="+- 0 1395 891"/>
                              <a:gd name="T205" fmla="*/ T204 w 532"/>
                              <a:gd name="T206" fmla="+- 0 3364 3240"/>
                              <a:gd name="T207" fmla="*/ 3364 h 672"/>
                              <a:gd name="T208" fmla="+- 0 1423 891"/>
                              <a:gd name="T209" fmla="*/ T208 w 532"/>
                              <a:gd name="T210" fmla="+- 0 3314 3240"/>
                              <a:gd name="T211" fmla="*/ 3314 h 672"/>
                              <a:gd name="T212" fmla="+- 0 1397 891"/>
                              <a:gd name="T213" fmla="*/ T212 w 532"/>
                              <a:gd name="T214" fmla="+- 0 3279 3240"/>
                              <a:gd name="T215" fmla="*/ 3279 h 672"/>
                              <a:gd name="T216" fmla="+- 0 960 891"/>
                              <a:gd name="T217" fmla="*/ T216 w 532"/>
                              <a:gd name="T218" fmla="+- 0 3736 3240"/>
                              <a:gd name="T219" fmla="*/ 3736 h 672"/>
                              <a:gd name="T220" fmla="+- 0 962 891"/>
                              <a:gd name="T221" fmla="*/ T220 w 532"/>
                              <a:gd name="T222" fmla="+- 0 3703 3240"/>
                              <a:gd name="T223" fmla="*/ 3703 h 672"/>
                              <a:gd name="T224" fmla="+- 0 962 891"/>
                              <a:gd name="T225" fmla="*/ T224 w 532"/>
                              <a:gd name="T226" fmla="+- 0 3703 3240"/>
                              <a:gd name="T227" fmla="*/ 3703 h 672"/>
                              <a:gd name="T228" fmla="+- 0 978 891"/>
                              <a:gd name="T229" fmla="*/ T228 w 532"/>
                              <a:gd name="T230" fmla="+- 0 3714 3240"/>
                              <a:gd name="T231" fmla="*/ 3714 h 672"/>
                              <a:gd name="T232" fmla="+- 0 962 891"/>
                              <a:gd name="T233" fmla="*/ T232 w 532"/>
                              <a:gd name="T234" fmla="+- 0 3703 3240"/>
                              <a:gd name="T235" fmla="*/ 3703 h 672"/>
                              <a:gd name="T236" fmla="+- 0 1350 891"/>
                              <a:gd name="T237" fmla="*/ T236 w 532"/>
                              <a:gd name="T238" fmla="+- 0 3259 3240"/>
                              <a:gd name="T239" fmla="*/ 3259 h 672"/>
                              <a:gd name="T240" fmla="+- 0 1350 891"/>
                              <a:gd name="T241" fmla="*/ T240 w 532"/>
                              <a:gd name="T242" fmla="+- 0 3259 3240"/>
                              <a:gd name="T243" fmla="*/ 3259 h 6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532" h="672">
                                <a:moveTo>
                                  <a:pt x="59" y="491"/>
                                </a:moveTo>
                                <a:lnTo>
                                  <a:pt x="48" y="493"/>
                                </a:lnTo>
                                <a:lnTo>
                                  <a:pt x="40" y="501"/>
                                </a:lnTo>
                                <a:lnTo>
                                  <a:pt x="28" y="539"/>
                                </a:lnTo>
                                <a:lnTo>
                                  <a:pt x="18" y="578"/>
                                </a:lnTo>
                                <a:lnTo>
                                  <a:pt x="9" y="617"/>
                                </a:lnTo>
                                <a:lnTo>
                                  <a:pt x="2" y="657"/>
                                </a:lnTo>
                                <a:lnTo>
                                  <a:pt x="0" y="672"/>
                                </a:lnTo>
                                <a:lnTo>
                                  <a:pt x="22" y="665"/>
                                </a:lnTo>
                                <a:lnTo>
                                  <a:pt x="41" y="654"/>
                                </a:lnTo>
                                <a:lnTo>
                                  <a:pt x="33" y="654"/>
                                </a:lnTo>
                                <a:lnTo>
                                  <a:pt x="8" y="649"/>
                                </a:lnTo>
                                <a:lnTo>
                                  <a:pt x="37" y="630"/>
                                </a:lnTo>
                                <a:lnTo>
                                  <a:pt x="40" y="615"/>
                                </a:lnTo>
                                <a:lnTo>
                                  <a:pt x="48" y="577"/>
                                </a:lnTo>
                                <a:lnTo>
                                  <a:pt x="58" y="540"/>
                                </a:lnTo>
                                <a:lnTo>
                                  <a:pt x="70" y="503"/>
                                </a:lnTo>
                                <a:lnTo>
                                  <a:pt x="69" y="496"/>
                                </a:lnTo>
                                <a:lnTo>
                                  <a:pt x="63" y="492"/>
                                </a:lnTo>
                                <a:lnTo>
                                  <a:pt x="59" y="491"/>
                                </a:lnTo>
                                <a:close/>
                                <a:moveTo>
                                  <a:pt x="37" y="630"/>
                                </a:moveTo>
                                <a:lnTo>
                                  <a:pt x="8" y="649"/>
                                </a:lnTo>
                                <a:lnTo>
                                  <a:pt x="33" y="654"/>
                                </a:lnTo>
                                <a:lnTo>
                                  <a:pt x="37" y="630"/>
                                </a:lnTo>
                                <a:close/>
                                <a:moveTo>
                                  <a:pt x="145" y="563"/>
                                </a:moveTo>
                                <a:lnTo>
                                  <a:pt x="37" y="630"/>
                                </a:lnTo>
                                <a:lnTo>
                                  <a:pt x="33" y="654"/>
                                </a:lnTo>
                                <a:lnTo>
                                  <a:pt x="41" y="654"/>
                                </a:lnTo>
                                <a:lnTo>
                                  <a:pt x="177" y="568"/>
                                </a:lnTo>
                                <a:lnTo>
                                  <a:pt x="154" y="568"/>
                                </a:lnTo>
                                <a:lnTo>
                                  <a:pt x="149" y="563"/>
                                </a:lnTo>
                                <a:lnTo>
                                  <a:pt x="145" y="563"/>
                                </a:lnTo>
                                <a:close/>
                                <a:moveTo>
                                  <a:pt x="149" y="563"/>
                                </a:moveTo>
                                <a:lnTo>
                                  <a:pt x="154" y="568"/>
                                </a:lnTo>
                                <a:lnTo>
                                  <a:pt x="155" y="564"/>
                                </a:lnTo>
                                <a:lnTo>
                                  <a:pt x="149" y="563"/>
                                </a:lnTo>
                                <a:close/>
                                <a:moveTo>
                                  <a:pt x="174" y="545"/>
                                </a:moveTo>
                                <a:lnTo>
                                  <a:pt x="170" y="553"/>
                                </a:lnTo>
                                <a:lnTo>
                                  <a:pt x="166" y="560"/>
                                </a:lnTo>
                                <a:lnTo>
                                  <a:pt x="156" y="564"/>
                                </a:lnTo>
                                <a:lnTo>
                                  <a:pt x="155" y="564"/>
                                </a:lnTo>
                                <a:lnTo>
                                  <a:pt x="154" y="568"/>
                                </a:lnTo>
                                <a:lnTo>
                                  <a:pt x="177" y="568"/>
                                </a:lnTo>
                                <a:lnTo>
                                  <a:pt x="182" y="565"/>
                                </a:lnTo>
                                <a:lnTo>
                                  <a:pt x="182" y="564"/>
                                </a:lnTo>
                                <a:lnTo>
                                  <a:pt x="156" y="564"/>
                                </a:lnTo>
                                <a:lnTo>
                                  <a:pt x="155" y="564"/>
                                </a:lnTo>
                                <a:lnTo>
                                  <a:pt x="182" y="564"/>
                                </a:lnTo>
                                <a:lnTo>
                                  <a:pt x="186" y="558"/>
                                </a:lnTo>
                                <a:lnTo>
                                  <a:pt x="182" y="553"/>
                                </a:lnTo>
                                <a:lnTo>
                                  <a:pt x="174" y="545"/>
                                </a:lnTo>
                                <a:close/>
                                <a:moveTo>
                                  <a:pt x="169" y="554"/>
                                </a:moveTo>
                                <a:lnTo>
                                  <a:pt x="158" y="554"/>
                                </a:lnTo>
                                <a:lnTo>
                                  <a:pt x="155" y="564"/>
                                </a:lnTo>
                                <a:lnTo>
                                  <a:pt x="156" y="564"/>
                                </a:lnTo>
                                <a:lnTo>
                                  <a:pt x="166" y="560"/>
                                </a:lnTo>
                                <a:lnTo>
                                  <a:pt x="169" y="554"/>
                                </a:lnTo>
                                <a:close/>
                                <a:moveTo>
                                  <a:pt x="158" y="554"/>
                                </a:moveTo>
                                <a:lnTo>
                                  <a:pt x="147" y="561"/>
                                </a:lnTo>
                                <a:lnTo>
                                  <a:pt x="149" y="563"/>
                                </a:lnTo>
                                <a:lnTo>
                                  <a:pt x="155" y="564"/>
                                </a:lnTo>
                                <a:lnTo>
                                  <a:pt x="158" y="554"/>
                                </a:lnTo>
                                <a:close/>
                                <a:moveTo>
                                  <a:pt x="147" y="561"/>
                                </a:moveTo>
                                <a:lnTo>
                                  <a:pt x="145" y="563"/>
                                </a:lnTo>
                                <a:lnTo>
                                  <a:pt x="149" y="563"/>
                                </a:lnTo>
                                <a:lnTo>
                                  <a:pt x="147" y="561"/>
                                </a:lnTo>
                                <a:close/>
                                <a:moveTo>
                                  <a:pt x="139" y="553"/>
                                </a:moveTo>
                                <a:lnTo>
                                  <a:pt x="137" y="558"/>
                                </a:lnTo>
                                <a:lnTo>
                                  <a:pt x="144" y="563"/>
                                </a:lnTo>
                                <a:lnTo>
                                  <a:pt x="145" y="563"/>
                                </a:lnTo>
                                <a:lnTo>
                                  <a:pt x="147" y="561"/>
                                </a:lnTo>
                                <a:lnTo>
                                  <a:pt x="139" y="553"/>
                                </a:lnTo>
                                <a:close/>
                                <a:moveTo>
                                  <a:pt x="154" y="525"/>
                                </a:moveTo>
                                <a:lnTo>
                                  <a:pt x="140" y="551"/>
                                </a:lnTo>
                                <a:lnTo>
                                  <a:pt x="139" y="553"/>
                                </a:lnTo>
                                <a:lnTo>
                                  <a:pt x="147" y="561"/>
                                </a:lnTo>
                                <a:lnTo>
                                  <a:pt x="158" y="554"/>
                                </a:lnTo>
                                <a:lnTo>
                                  <a:pt x="169" y="554"/>
                                </a:lnTo>
                                <a:lnTo>
                                  <a:pt x="170" y="553"/>
                                </a:lnTo>
                                <a:lnTo>
                                  <a:pt x="174" y="545"/>
                                </a:lnTo>
                                <a:lnTo>
                                  <a:pt x="157" y="528"/>
                                </a:lnTo>
                                <a:lnTo>
                                  <a:pt x="154" y="525"/>
                                </a:lnTo>
                                <a:close/>
                                <a:moveTo>
                                  <a:pt x="451" y="0"/>
                                </a:moveTo>
                                <a:lnTo>
                                  <a:pt x="440" y="5"/>
                                </a:lnTo>
                                <a:lnTo>
                                  <a:pt x="434" y="11"/>
                                </a:lnTo>
                                <a:lnTo>
                                  <a:pt x="378" y="65"/>
                                </a:lnTo>
                                <a:lnTo>
                                  <a:pt x="323" y="120"/>
                                </a:lnTo>
                                <a:lnTo>
                                  <a:pt x="270" y="178"/>
                                </a:lnTo>
                                <a:lnTo>
                                  <a:pt x="219" y="238"/>
                                </a:lnTo>
                                <a:lnTo>
                                  <a:pt x="169" y="299"/>
                                </a:lnTo>
                                <a:lnTo>
                                  <a:pt x="121" y="362"/>
                                </a:lnTo>
                                <a:lnTo>
                                  <a:pt x="101" y="389"/>
                                </a:lnTo>
                                <a:lnTo>
                                  <a:pt x="82" y="416"/>
                                </a:lnTo>
                                <a:lnTo>
                                  <a:pt x="63" y="444"/>
                                </a:lnTo>
                                <a:lnTo>
                                  <a:pt x="42" y="475"/>
                                </a:lnTo>
                                <a:lnTo>
                                  <a:pt x="44" y="480"/>
                                </a:lnTo>
                                <a:lnTo>
                                  <a:pt x="47" y="482"/>
                                </a:lnTo>
                                <a:lnTo>
                                  <a:pt x="63" y="492"/>
                                </a:lnTo>
                                <a:lnTo>
                                  <a:pt x="68" y="494"/>
                                </a:lnTo>
                                <a:lnTo>
                                  <a:pt x="69" y="496"/>
                                </a:lnTo>
                                <a:lnTo>
                                  <a:pt x="76" y="500"/>
                                </a:lnTo>
                                <a:lnTo>
                                  <a:pt x="103" y="521"/>
                                </a:lnTo>
                                <a:lnTo>
                                  <a:pt x="129" y="543"/>
                                </a:lnTo>
                                <a:lnTo>
                                  <a:pt x="139" y="553"/>
                                </a:lnTo>
                                <a:lnTo>
                                  <a:pt x="140" y="551"/>
                                </a:lnTo>
                                <a:lnTo>
                                  <a:pt x="154" y="525"/>
                                </a:lnTo>
                                <a:lnTo>
                                  <a:pt x="130" y="504"/>
                                </a:lnTo>
                                <a:lnTo>
                                  <a:pt x="101" y="483"/>
                                </a:lnTo>
                                <a:lnTo>
                                  <a:pt x="87" y="474"/>
                                </a:lnTo>
                                <a:lnTo>
                                  <a:pt x="74" y="474"/>
                                </a:lnTo>
                                <a:lnTo>
                                  <a:pt x="71" y="463"/>
                                </a:lnTo>
                                <a:lnTo>
                                  <a:pt x="81" y="463"/>
                                </a:lnTo>
                                <a:lnTo>
                                  <a:pt x="118" y="409"/>
                                </a:lnTo>
                                <a:lnTo>
                                  <a:pt x="164" y="346"/>
                                </a:lnTo>
                                <a:lnTo>
                                  <a:pt x="212" y="285"/>
                                </a:lnTo>
                                <a:lnTo>
                                  <a:pt x="262" y="225"/>
                                </a:lnTo>
                                <a:lnTo>
                                  <a:pt x="313" y="167"/>
                                </a:lnTo>
                                <a:lnTo>
                                  <a:pt x="366" y="111"/>
                                </a:lnTo>
                                <a:lnTo>
                                  <a:pt x="389" y="87"/>
                                </a:lnTo>
                                <a:lnTo>
                                  <a:pt x="412" y="64"/>
                                </a:lnTo>
                                <a:lnTo>
                                  <a:pt x="436" y="41"/>
                                </a:lnTo>
                                <a:lnTo>
                                  <a:pt x="446" y="32"/>
                                </a:lnTo>
                                <a:lnTo>
                                  <a:pt x="434" y="24"/>
                                </a:lnTo>
                                <a:lnTo>
                                  <a:pt x="459" y="19"/>
                                </a:lnTo>
                                <a:lnTo>
                                  <a:pt x="478" y="19"/>
                                </a:lnTo>
                                <a:lnTo>
                                  <a:pt x="451" y="0"/>
                                </a:lnTo>
                                <a:close/>
                                <a:moveTo>
                                  <a:pt x="478" y="19"/>
                                </a:moveTo>
                                <a:lnTo>
                                  <a:pt x="459" y="19"/>
                                </a:lnTo>
                                <a:lnTo>
                                  <a:pt x="446" y="32"/>
                                </a:lnTo>
                                <a:lnTo>
                                  <a:pt x="476" y="53"/>
                                </a:lnTo>
                                <a:lnTo>
                                  <a:pt x="487" y="58"/>
                                </a:lnTo>
                                <a:lnTo>
                                  <a:pt x="504" y="75"/>
                                </a:lnTo>
                                <a:lnTo>
                                  <a:pt x="499" y="85"/>
                                </a:lnTo>
                                <a:lnTo>
                                  <a:pt x="487" y="104"/>
                                </a:lnTo>
                                <a:lnTo>
                                  <a:pt x="480" y="113"/>
                                </a:lnTo>
                                <a:lnTo>
                                  <a:pt x="474" y="123"/>
                                </a:lnTo>
                                <a:lnTo>
                                  <a:pt x="454" y="149"/>
                                </a:lnTo>
                                <a:lnTo>
                                  <a:pt x="433" y="175"/>
                                </a:lnTo>
                                <a:lnTo>
                                  <a:pt x="412" y="201"/>
                                </a:lnTo>
                                <a:lnTo>
                                  <a:pt x="390" y="226"/>
                                </a:lnTo>
                                <a:lnTo>
                                  <a:pt x="303" y="323"/>
                                </a:lnTo>
                                <a:lnTo>
                                  <a:pt x="261" y="372"/>
                                </a:lnTo>
                                <a:lnTo>
                                  <a:pt x="220" y="424"/>
                                </a:lnTo>
                                <a:lnTo>
                                  <a:pt x="198" y="454"/>
                                </a:lnTo>
                                <a:lnTo>
                                  <a:pt x="177" y="485"/>
                                </a:lnTo>
                                <a:lnTo>
                                  <a:pt x="158" y="517"/>
                                </a:lnTo>
                                <a:lnTo>
                                  <a:pt x="154" y="525"/>
                                </a:lnTo>
                                <a:lnTo>
                                  <a:pt x="157" y="528"/>
                                </a:lnTo>
                                <a:lnTo>
                                  <a:pt x="174" y="545"/>
                                </a:lnTo>
                                <a:lnTo>
                                  <a:pt x="209" y="484"/>
                                </a:lnTo>
                                <a:lnTo>
                                  <a:pt x="254" y="420"/>
                                </a:lnTo>
                                <a:lnTo>
                                  <a:pt x="303" y="360"/>
                                </a:lnTo>
                                <a:lnTo>
                                  <a:pt x="354" y="302"/>
                                </a:lnTo>
                                <a:lnTo>
                                  <a:pt x="406" y="245"/>
                                </a:lnTo>
                                <a:lnTo>
                                  <a:pt x="456" y="186"/>
                                </a:lnTo>
                                <a:lnTo>
                                  <a:pt x="504" y="124"/>
                                </a:lnTo>
                                <a:lnTo>
                                  <a:pt x="514" y="110"/>
                                </a:lnTo>
                                <a:lnTo>
                                  <a:pt x="526" y="92"/>
                                </a:lnTo>
                                <a:lnTo>
                                  <a:pt x="532" y="74"/>
                                </a:lnTo>
                                <a:lnTo>
                                  <a:pt x="527" y="56"/>
                                </a:lnTo>
                                <a:lnTo>
                                  <a:pt x="520" y="45"/>
                                </a:lnTo>
                                <a:lnTo>
                                  <a:pt x="506" y="39"/>
                                </a:lnTo>
                                <a:lnTo>
                                  <a:pt x="478" y="19"/>
                                </a:lnTo>
                                <a:close/>
                                <a:moveTo>
                                  <a:pt x="63" y="492"/>
                                </a:moveTo>
                                <a:lnTo>
                                  <a:pt x="69" y="496"/>
                                </a:lnTo>
                                <a:lnTo>
                                  <a:pt x="68" y="494"/>
                                </a:lnTo>
                                <a:lnTo>
                                  <a:pt x="63" y="492"/>
                                </a:lnTo>
                                <a:close/>
                                <a:moveTo>
                                  <a:pt x="71" y="463"/>
                                </a:moveTo>
                                <a:lnTo>
                                  <a:pt x="74" y="474"/>
                                </a:lnTo>
                                <a:lnTo>
                                  <a:pt x="78" y="468"/>
                                </a:lnTo>
                                <a:lnTo>
                                  <a:pt x="71" y="463"/>
                                </a:lnTo>
                                <a:close/>
                                <a:moveTo>
                                  <a:pt x="78" y="468"/>
                                </a:moveTo>
                                <a:lnTo>
                                  <a:pt x="74" y="474"/>
                                </a:lnTo>
                                <a:lnTo>
                                  <a:pt x="87" y="474"/>
                                </a:lnTo>
                                <a:lnTo>
                                  <a:pt x="78" y="468"/>
                                </a:lnTo>
                                <a:close/>
                                <a:moveTo>
                                  <a:pt x="81" y="463"/>
                                </a:moveTo>
                                <a:lnTo>
                                  <a:pt x="71" y="463"/>
                                </a:lnTo>
                                <a:lnTo>
                                  <a:pt x="78" y="468"/>
                                </a:lnTo>
                                <a:lnTo>
                                  <a:pt x="81" y="463"/>
                                </a:lnTo>
                                <a:close/>
                                <a:moveTo>
                                  <a:pt x="459" y="19"/>
                                </a:moveTo>
                                <a:lnTo>
                                  <a:pt x="434" y="24"/>
                                </a:lnTo>
                                <a:lnTo>
                                  <a:pt x="446" y="32"/>
                                </a:lnTo>
                                <a:lnTo>
                                  <a:pt x="459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2D5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1" y="3017"/>
                            <a:ext cx="321" cy="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" name="Freeform 6"/>
                        <wps:cNvSpPr>
                          <a:spLocks/>
                        </wps:cNvSpPr>
                        <wps:spPr bwMode="auto">
                          <a:xfrm>
                            <a:off x="974" y="3323"/>
                            <a:ext cx="356" cy="420"/>
                          </a:xfrm>
                          <a:custGeom>
                            <a:avLst/>
                            <a:gdLst>
                              <a:gd name="T0" fmla="+- 0 1320 975"/>
                              <a:gd name="T1" fmla="*/ T0 w 356"/>
                              <a:gd name="T2" fmla="+- 0 3323 3323"/>
                              <a:gd name="T3" fmla="*/ 3323 h 420"/>
                              <a:gd name="T4" fmla="+- 0 1244 975"/>
                              <a:gd name="T5" fmla="*/ T4 w 356"/>
                              <a:gd name="T6" fmla="+- 0 3392 3323"/>
                              <a:gd name="T7" fmla="*/ 3392 h 420"/>
                              <a:gd name="T8" fmla="+- 0 1193 975"/>
                              <a:gd name="T9" fmla="*/ T8 w 356"/>
                              <a:gd name="T10" fmla="+- 0 3454 3323"/>
                              <a:gd name="T11" fmla="*/ 3454 h 420"/>
                              <a:gd name="T12" fmla="+- 0 1143 975"/>
                              <a:gd name="T13" fmla="*/ T12 w 356"/>
                              <a:gd name="T14" fmla="+- 0 3516 3323"/>
                              <a:gd name="T15" fmla="*/ 3516 h 420"/>
                              <a:gd name="T16" fmla="+- 0 1093 975"/>
                              <a:gd name="T17" fmla="*/ T16 w 356"/>
                              <a:gd name="T18" fmla="+- 0 3579 3323"/>
                              <a:gd name="T19" fmla="*/ 3579 h 420"/>
                              <a:gd name="T20" fmla="+- 0 1045 975"/>
                              <a:gd name="T21" fmla="*/ T20 w 356"/>
                              <a:gd name="T22" fmla="+- 0 3643 3323"/>
                              <a:gd name="T23" fmla="*/ 3643 h 420"/>
                              <a:gd name="T24" fmla="+- 0 995 975"/>
                              <a:gd name="T25" fmla="*/ T24 w 356"/>
                              <a:gd name="T26" fmla="+- 0 3713 3323"/>
                              <a:gd name="T27" fmla="*/ 3713 h 420"/>
                              <a:gd name="T28" fmla="+- 0 975 975"/>
                              <a:gd name="T29" fmla="*/ T28 w 356"/>
                              <a:gd name="T30" fmla="+- 0 3742 3323"/>
                              <a:gd name="T31" fmla="*/ 3742 h 420"/>
                              <a:gd name="T32" fmla="+- 0 983 975"/>
                              <a:gd name="T33" fmla="*/ T32 w 356"/>
                              <a:gd name="T34" fmla="+- 0 3743 3323"/>
                              <a:gd name="T35" fmla="*/ 3743 h 420"/>
                              <a:gd name="T36" fmla="+- 0 993 975"/>
                              <a:gd name="T37" fmla="*/ T36 w 356"/>
                              <a:gd name="T38" fmla="+- 0 3743 3323"/>
                              <a:gd name="T39" fmla="*/ 3743 h 420"/>
                              <a:gd name="T40" fmla="+- 0 1003 975"/>
                              <a:gd name="T41" fmla="*/ T40 w 356"/>
                              <a:gd name="T42" fmla="+- 0 3740 3323"/>
                              <a:gd name="T43" fmla="*/ 3740 h 420"/>
                              <a:gd name="T44" fmla="+- 0 1007 975"/>
                              <a:gd name="T45" fmla="*/ T44 w 356"/>
                              <a:gd name="T46" fmla="+- 0 3734 3323"/>
                              <a:gd name="T47" fmla="*/ 3734 h 420"/>
                              <a:gd name="T48" fmla="+- 0 1054 975"/>
                              <a:gd name="T49" fmla="*/ T48 w 356"/>
                              <a:gd name="T50" fmla="+- 0 3669 3323"/>
                              <a:gd name="T51" fmla="*/ 3669 h 420"/>
                              <a:gd name="T52" fmla="+- 0 1102 975"/>
                              <a:gd name="T53" fmla="*/ T52 w 356"/>
                              <a:gd name="T54" fmla="+- 0 3604 3323"/>
                              <a:gd name="T55" fmla="*/ 3604 h 420"/>
                              <a:gd name="T56" fmla="+- 0 1151 975"/>
                              <a:gd name="T57" fmla="*/ T56 w 356"/>
                              <a:gd name="T58" fmla="+- 0 3540 3323"/>
                              <a:gd name="T59" fmla="*/ 3540 h 420"/>
                              <a:gd name="T60" fmla="+- 0 1200 975"/>
                              <a:gd name="T61" fmla="*/ T60 w 356"/>
                              <a:gd name="T62" fmla="+- 0 3478 3323"/>
                              <a:gd name="T63" fmla="*/ 3478 h 420"/>
                              <a:gd name="T64" fmla="+- 0 1251 975"/>
                              <a:gd name="T65" fmla="*/ T64 w 356"/>
                              <a:gd name="T66" fmla="+- 0 3416 3323"/>
                              <a:gd name="T67" fmla="*/ 3416 h 420"/>
                              <a:gd name="T68" fmla="+- 0 1306 975"/>
                              <a:gd name="T69" fmla="*/ T68 w 356"/>
                              <a:gd name="T70" fmla="+- 0 3352 3323"/>
                              <a:gd name="T71" fmla="*/ 3352 h 420"/>
                              <a:gd name="T72" fmla="+- 0 1330 975"/>
                              <a:gd name="T73" fmla="*/ T72 w 356"/>
                              <a:gd name="T74" fmla="+- 0 3325 3323"/>
                              <a:gd name="T75" fmla="*/ 3325 h 420"/>
                              <a:gd name="T76" fmla="+- 0 1320 975"/>
                              <a:gd name="T77" fmla="*/ T76 w 356"/>
                              <a:gd name="T78" fmla="+- 0 3323 3323"/>
                              <a:gd name="T79" fmla="*/ 3323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356" h="420">
                                <a:moveTo>
                                  <a:pt x="345" y="0"/>
                                </a:moveTo>
                                <a:lnTo>
                                  <a:pt x="269" y="69"/>
                                </a:lnTo>
                                <a:lnTo>
                                  <a:pt x="218" y="131"/>
                                </a:lnTo>
                                <a:lnTo>
                                  <a:pt x="168" y="193"/>
                                </a:lnTo>
                                <a:lnTo>
                                  <a:pt x="118" y="256"/>
                                </a:lnTo>
                                <a:lnTo>
                                  <a:pt x="70" y="320"/>
                                </a:lnTo>
                                <a:lnTo>
                                  <a:pt x="20" y="390"/>
                                </a:lnTo>
                                <a:lnTo>
                                  <a:pt x="0" y="419"/>
                                </a:lnTo>
                                <a:lnTo>
                                  <a:pt x="8" y="420"/>
                                </a:lnTo>
                                <a:lnTo>
                                  <a:pt x="18" y="420"/>
                                </a:lnTo>
                                <a:lnTo>
                                  <a:pt x="28" y="417"/>
                                </a:lnTo>
                                <a:lnTo>
                                  <a:pt x="32" y="411"/>
                                </a:lnTo>
                                <a:lnTo>
                                  <a:pt x="79" y="346"/>
                                </a:lnTo>
                                <a:lnTo>
                                  <a:pt x="127" y="281"/>
                                </a:lnTo>
                                <a:lnTo>
                                  <a:pt x="176" y="217"/>
                                </a:lnTo>
                                <a:lnTo>
                                  <a:pt x="225" y="155"/>
                                </a:lnTo>
                                <a:lnTo>
                                  <a:pt x="276" y="93"/>
                                </a:lnTo>
                                <a:lnTo>
                                  <a:pt x="331" y="29"/>
                                </a:lnTo>
                                <a:lnTo>
                                  <a:pt x="355" y="2"/>
                                </a:lnTo>
                                <a:lnTo>
                                  <a:pt x="3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2D5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810" y="3903"/>
                            <a:ext cx="791" cy="0"/>
                          </a:xfrm>
                          <a:prstGeom prst="line">
                            <a:avLst/>
                          </a:prstGeom>
                          <a:noFill/>
                          <a:ln w="14237">
                            <a:solidFill>
                              <a:srgbClr val="002D59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748315" id="Group 37" o:spid="_x0000_s1026" style="position:absolute;margin-left:451.2pt;margin-top:11.45pt;width:41.6pt;height:44.75pt;z-index:251665408;mso-position-horizontal-relative:page" coordorigin="810,3017" coordsize="832,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">
                <v:shape id="AutoShape 4" o:spid="_x0000_s1027" style="position:absolute;left:890;top:3240;width:532;height:672;visibility:visible;mso-wrap-style:square;v-text-anchor:top" coordsize="532,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" path="m59,491r-11,2l40,501,28,539,18,578,9,617,2,657,,672r22,-7l41,654r-8,l8,649,37,630r3,-15l48,577,58,540,70,503r-1,-7l63,492r-4,-1xm37,630l8,649r25,5l37,630xm145,563l37,630r-4,24l41,654,177,568r-23,l149,563r-4,xm149,563r5,5l155,564r-6,-1xm174,545r-4,8l166,560r-10,4l155,564r-1,4l177,568r5,-3l182,564r-26,l155,564r27,l186,558r-4,-5l174,545xm169,554r-11,l155,564r1,l166,560r3,-6xm158,554r-11,7l149,563r6,1l158,554xm147,561r-2,2l149,563r-2,-2xm139,553r-2,5l144,563r1,l147,561r-8,-8xm154,525r-14,26l139,553r8,8l158,554r11,l170,553r4,-8l157,528r-3,-3xm451,l440,5r-6,6l378,65r-55,55l270,178r-51,60l169,299r-48,63l101,389,82,416,63,444,42,475r2,5l47,482r16,10l68,494r1,2l76,500r27,21l129,543r10,10l140,551r14,-26l130,504,101,483,87,474r-13,l71,463r10,l118,409r46,-63l212,285r50,-60l313,167r53,-56l389,87,412,64,436,41r10,-9l434,24r25,-5l478,19,451,xm478,19r-19,l446,32r30,21l487,58r17,17l499,85r-12,19l480,113r-6,10l454,149r-21,26l412,201r-22,25l303,323r-42,49l220,424r-22,30l177,485r-19,32l154,525r3,3l174,545r35,-61l254,420r49,-60l354,302r52,-57l456,186r48,-62l514,110,526,92r6,-18l527,56,520,45,506,39,478,19xm63,492r6,4l68,494r-5,-2xm71,463r3,11l78,468r-7,-5xm78,468r-4,6l87,474r-9,-6xm81,463r-10,l78,468r3,-5xm459,19r-25,5l446,32,459,19xe" fillcolor="#002d59" stroked="f">
                  <v:path arrowok="t" o:connecttype="custom" o:connectlocs="40,3741;9,3857;22,3905;8,3889;48,3817;69,3736;37,3870;37,3870;33,3894;154,3808;149,3803;149,3803;166,3800;154,3808;182,3804;182,3804;174,3785;155,3804;169,3794;149,3803;147,3801;147,3801;144,3803;139,3793;139,3793;169,3794;157,3768;440,3245;323,3360;169,3539;82,3656;44,3720;68,3734;103,3761;140,3791;101,3723;71,3703;164,3586;313,3407;412,3304;434,3264;451,3240;446,3272;504,3315;480,3353;433,3415;303,3563;198,3694;154,3765;209,3724;354,3542;504,3364;532,3314;506,3279;69,3736;71,3703;71,3703;87,3714;71,3703;459,3259;459,3259" o:connectangles="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style="position:absolute;left:1321;top:3017;width:321;height:2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">
                  <v:imagedata r:id="rId23" o:title=""/>
                </v:shape>
                <v:shape id="Freeform 6" o:spid="_x0000_s1029" style="position:absolute;left:974;top:3323;width:356;height:420;visibility:visible;mso-wrap-style:square;v-text-anchor:top" coordsize="35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" path="m345,l269,69r-51,62l168,193r-50,63l70,320,20,390,,419r8,1l18,420r10,-3l32,411,79,346r48,-65l176,217r49,-62l276,93,331,29,355,2,345,xe" fillcolor="#002d59" stroked="f">
                  <v:path arrowok="t" o:connecttype="custom" o:connectlocs="345,3323;269,3392;218,3454;168,3516;118,3579;70,3643;20,3713;0,3742;8,3743;18,3743;28,3740;32,3734;79,3669;127,3604;176,3540;225,3478;276,3416;331,3352;355,3325;345,3323" o:connectangles="0,0,0,0,0,0,0,0,0,0,0,0,0,0,0,0,0,0,0,0"/>
                </v:shape>
                <v:line id="Line 7" o:spid="_x0000_s1030" style="position:absolute;visibility:visible;mso-wrap-style:square" from="810,3903" to="1601,39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" strokecolor="#002d59" strokeweight=".39547mm"/>
                <w10:wrap anchorx="page"/>
              </v:group>
            </w:pict>
          </mc:Fallback>
        </mc:AlternateContent>
      </w:r>
      <w:bookmarkStart w:id="3" w:name="_bookmark0"/>
      <w:bookmarkEnd w:id="3"/>
      <w:r w:rsidRPr="003B128E">
        <w:rPr>
          <w:rFonts w:ascii="Comic Sans MS" w:hAnsi="Comic Sans MS"/>
          <w:b/>
          <w:color w:val="auto"/>
          <w:sz w:val="24"/>
          <w:szCs w:val="24"/>
        </w:rPr>
        <w:t xml:space="preserve">What </w:t>
      </w:r>
      <w:proofErr w:type="gramStart"/>
      <w:r w:rsidRPr="003B128E">
        <w:rPr>
          <w:rFonts w:ascii="Comic Sans MS" w:hAnsi="Comic Sans MS"/>
          <w:b/>
          <w:color w:val="auto"/>
          <w:sz w:val="24"/>
          <w:szCs w:val="24"/>
        </w:rPr>
        <w:t xml:space="preserve">is </w:t>
      </w:r>
      <w:r w:rsidRPr="003B128E">
        <w:rPr>
          <w:rFonts w:ascii="Comic Sans MS" w:hAnsi="Comic Sans MS"/>
          <w:b/>
          <w:color w:val="auto"/>
          <w:spacing w:val="-89"/>
          <w:sz w:val="24"/>
          <w:szCs w:val="24"/>
        </w:rPr>
        <w:t xml:space="preserve"> </w:t>
      </w:r>
      <w:r w:rsidRPr="003B128E">
        <w:rPr>
          <w:rFonts w:ascii="Comic Sans MS" w:hAnsi="Comic Sans MS"/>
          <w:b/>
          <w:color w:val="auto"/>
          <w:sz w:val="24"/>
          <w:szCs w:val="24"/>
        </w:rPr>
        <w:t>reflection</w:t>
      </w:r>
      <w:proofErr w:type="gramEnd"/>
      <w:r w:rsidRPr="003B128E">
        <w:rPr>
          <w:rFonts w:ascii="Comic Sans MS" w:hAnsi="Comic Sans MS"/>
          <w:b/>
          <w:color w:val="auto"/>
          <w:sz w:val="24"/>
          <w:szCs w:val="24"/>
        </w:rPr>
        <w:t>?</w:t>
      </w:r>
    </w:p>
    <w:p w14:paraId="42318E46" w14:textId="6B770968" w:rsidR="008235C5" w:rsidRPr="003B128E" w:rsidRDefault="008235C5" w:rsidP="008235C5">
      <w:pPr>
        <w:spacing w:before="171"/>
        <w:rPr>
          <w:rFonts w:ascii="Comic Sans MS" w:hAnsi="Comic Sans MS"/>
          <w:b/>
          <w:color w:val="auto"/>
          <w:sz w:val="24"/>
          <w:szCs w:val="24"/>
        </w:rPr>
      </w:pPr>
      <w:r w:rsidRPr="003B128E">
        <w:rPr>
          <w:rFonts w:ascii="Comic Sans MS" w:hAnsi="Comic Sans MS"/>
          <w:b/>
          <w:color w:val="auto"/>
          <w:w w:val="90"/>
          <w:sz w:val="24"/>
          <w:szCs w:val="24"/>
        </w:rPr>
        <w:t xml:space="preserve">Reflection helps us to think </w:t>
      </w:r>
      <w:r w:rsidRPr="003B128E">
        <w:rPr>
          <w:rFonts w:ascii="Comic Sans MS" w:hAnsi="Comic Sans MS"/>
          <w:b/>
          <w:color w:val="auto"/>
          <w:sz w:val="24"/>
          <w:szCs w:val="24"/>
        </w:rPr>
        <w:t>about our experiences.</w:t>
      </w:r>
    </w:p>
    <w:p w14:paraId="23374EFA" w14:textId="56FB9F5B" w:rsidR="008235C5" w:rsidRDefault="008235C5" w:rsidP="00556371">
      <w:pPr>
        <w:pStyle w:val="BodyText"/>
        <w:spacing w:before="106"/>
        <w:ind w:right="594"/>
        <w:rPr>
          <w:rFonts w:ascii="Comic Sans MS" w:hAnsi="Comic Sans MS"/>
          <w:sz w:val="24"/>
          <w:szCs w:val="24"/>
        </w:rPr>
      </w:pPr>
      <w:r w:rsidRPr="003B128E">
        <w:rPr>
          <w:rFonts w:ascii="Comic Sans MS" w:hAnsi="Comic Sans MS"/>
          <w:sz w:val="24"/>
          <w:szCs w:val="24"/>
        </w:rPr>
        <w:t>We can reflect on the past, the present or even think about the future. It helps us to understand and</w:t>
      </w:r>
      <w:r w:rsidRPr="003B128E">
        <w:rPr>
          <w:rFonts w:ascii="Comic Sans MS" w:hAnsi="Comic Sans MS"/>
          <w:spacing w:val="-16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learn</w:t>
      </w:r>
      <w:r w:rsidRPr="003B128E">
        <w:rPr>
          <w:rFonts w:ascii="Comic Sans MS" w:hAnsi="Comic Sans MS"/>
          <w:spacing w:val="-16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from</w:t>
      </w:r>
      <w:r w:rsidRPr="003B128E">
        <w:rPr>
          <w:rFonts w:ascii="Comic Sans MS" w:hAnsi="Comic Sans MS"/>
          <w:spacing w:val="-16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situations,</w:t>
      </w:r>
      <w:r w:rsidRPr="003B128E">
        <w:rPr>
          <w:rFonts w:ascii="Comic Sans MS" w:hAnsi="Comic Sans MS"/>
          <w:spacing w:val="-16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to</w:t>
      </w:r>
      <w:r w:rsidRPr="003B128E">
        <w:rPr>
          <w:rFonts w:ascii="Comic Sans MS" w:hAnsi="Comic Sans MS"/>
          <w:spacing w:val="-16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develop</w:t>
      </w:r>
      <w:r w:rsidRPr="003B128E">
        <w:rPr>
          <w:rFonts w:ascii="Comic Sans MS" w:hAnsi="Comic Sans MS"/>
          <w:spacing w:val="-16"/>
          <w:sz w:val="24"/>
          <w:szCs w:val="24"/>
        </w:rPr>
        <w:t xml:space="preserve"> </w:t>
      </w:r>
      <w:r w:rsidRPr="003B128E">
        <w:rPr>
          <w:rFonts w:ascii="Comic Sans MS" w:hAnsi="Comic Sans MS"/>
          <w:spacing w:val="-2"/>
          <w:sz w:val="24"/>
          <w:szCs w:val="24"/>
        </w:rPr>
        <w:t xml:space="preserve">competencies </w:t>
      </w:r>
      <w:r w:rsidRPr="003B128E">
        <w:rPr>
          <w:rFonts w:ascii="Comic Sans MS" w:hAnsi="Comic Sans MS"/>
          <w:sz w:val="24"/>
          <w:szCs w:val="24"/>
        </w:rPr>
        <w:t xml:space="preserve">and to think clearly about career choices. </w:t>
      </w:r>
      <w:r w:rsidRPr="003B128E">
        <w:rPr>
          <w:rFonts w:ascii="Comic Sans MS" w:hAnsi="Comic Sans MS"/>
          <w:spacing w:val="-6"/>
          <w:sz w:val="24"/>
          <w:szCs w:val="24"/>
        </w:rPr>
        <w:t xml:space="preserve">You </w:t>
      </w:r>
      <w:r w:rsidRPr="003B128E">
        <w:rPr>
          <w:rFonts w:ascii="Comic Sans MS" w:hAnsi="Comic Sans MS"/>
          <w:sz w:val="24"/>
          <w:szCs w:val="24"/>
        </w:rPr>
        <w:t>can use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reflection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to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help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you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to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appreciate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what</w:t>
      </w:r>
      <w:r w:rsidRPr="003B128E">
        <w:rPr>
          <w:rFonts w:ascii="Comic Sans MS" w:hAnsi="Comic Sans MS"/>
          <w:spacing w:val="-1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other people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are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thinking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and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feeling;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and</w:t>
      </w:r>
      <w:r w:rsidRPr="003B128E">
        <w:rPr>
          <w:rFonts w:ascii="Comic Sans MS" w:hAnsi="Comic Sans MS"/>
          <w:spacing w:val="-22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you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can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use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it to</w:t>
      </w:r>
      <w:r w:rsidRPr="003B128E">
        <w:rPr>
          <w:rFonts w:ascii="Comic Sans MS" w:hAnsi="Comic Sans MS"/>
          <w:spacing w:val="-24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explore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your</w:t>
      </w:r>
      <w:r w:rsidRPr="003B128E">
        <w:rPr>
          <w:rFonts w:ascii="Comic Sans MS" w:hAnsi="Comic Sans MS"/>
          <w:spacing w:val="-24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own</w:t>
      </w:r>
      <w:r w:rsidRPr="003B128E">
        <w:rPr>
          <w:rFonts w:ascii="Comic Sans MS" w:hAnsi="Comic Sans MS"/>
          <w:spacing w:val="-23"/>
          <w:sz w:val="24"/>
          <w:szCs w:val="24"/>
        </w:rPr>
        <w:t xml:space="preserve"> </w:t>
      </w:r>
      <w:r w:rsidRPr="003B128E">
        <w:rPr>
          <w:rFonts w:ascii="Comic Sans MS" w:hAnsi="Comic Sans MS"/>
          <w:sz w:val="24"/>
          <w:szCs w:val="24"/>
        </w:rPr>
        <w:t>emotions.</w:t>
      </w:r>
    </w:p>
    <w:p w14:paraId="0E1D3C3B" w14:textId="77777777" w:rsidR="003013CA" w:rsidRPr="003B128E" w:rsidRDefault="003013CA" w:rsidP="00556371">
      <w:pPr>
        <w:pStyle w:val="BodyText"/>
        <w:spacing w:before="106"/>
        <w:ind w:right="594"/>
        <w:rPr>
          <w:rFonts w:ascii="Comic Sans MS" w:hAnsi="Comic Sans MS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2F41E7" w:rsidRPr="003B128E" w14:paraId="3DE30519" w14:textId="77777777" w:rsidTr="00374666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082113DD" w14:textId="60ED9A8F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So, having seen the film, studied the information and answered the questions, what do you think of podiatry?</w:t>
            </w:r>
          </w:p>
          <w:p w14:paraId="164F427C" w14:textId="77777777" w:rsidR="00CF702D" w:rsidRPr="003B128E" w:rsidRDefault="00CF702D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803AF9E" w14:textId="27CC5F91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67B14AA" w14:textId="5D6768D0" w:rsidR="00D620D8" w:rsidRPr="003B128E" w:rsidRDefault="00D620D8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32CE2FB" w14:textId="4C0C94D8" w:rsidR="00187886" w:rsidRPr="003B128E" w:rsidRDefault="0018788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9B6FE42" w14:textId="77777777" w:rsidR="00187886" w:rsidRPr="003B128E" w:rsidRDefault="0018788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075324A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lastRenderedPageBreak/>
              <w:t>Would you be interested in being a podiatrist?</w:t>
            </w:r>
          </w:p>
          <w:p w14:paraId="6B171E51" w14:textId="459279D8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F592405" w14:textId="77777777" w:rsidR="00252D36" w:rsidRPr="003B128E" w:rsidRDefault="00252D3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80C0A22" w14:textId="77777777" w:rsidR="00CF702D" w:rsidRPr="003B128E" w:rsidRDefault="00CF702D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0F2F6AB" w14:textId="0E1BE659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>Do you have any questions for The WOW Show and The NHS on this career path?</w:t>
            </w:r>
          </w:p>
          <w:p w14:paraId="5F609E2D" w14:textId="39C79168" w:rsidR="00CF702D" w:rsidRPr="003B128E" w:rsidRDefault="00CF702D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8222876" w14:textId="77777777" w:rsidR="00252D36" w:rsidRPr="003B128E" w:rsidRDefault="00252D3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DDEBFAB" w14:textId="77777777" w:rsidR="00D620D8" w:rsidRPr="003B128E" w:rsidRDefault="00D620D8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3EDF808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sz w:val="24"/>
                <w:szCs w:val="24"/>
              </w:rPr>
              <w:t xml:space="preserve">Record your thoughts, </w:t>
            </w:r>
            <w:proofErr w:type="gramStart"/>
            <w:r w:rsidRPr="003B128E">
              <w:rPr>
                <w:rFonts w:ascii="Comic Sans MS" w:hAnsi="Comic Sans MS"/>
                <w:sz w:val="24"/>
                <w:szCs w:val="24"/>
              </w:rPr>
              <w:t>reflections</w:t>
            </w:r>
            <w:proofErr w:type="gramEnd"/>
            <w:r w:rsidRPr="003B128E">
              <w:rPr>
                <w:rFonts w:ascii="Comic Sans MS" w:hAnsi="Comic Sans MS"/>
                <w:sz w:val="24"/>
                <w:szCs w:val="24"/>
              </w:rPr>
              <w:t xml:space="preserve"> and questions here.  </w:t>
            </w:r>
          </w:p>
          <w:p w14:paraId="4B5112C3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049A41A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4292415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959FAAB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13114FD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CD4C371" w14:textId="77777777" w:rsidR="002F41E7" w:rsidRPr="003B128E" w:rsidRDefault="002F41E7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05691D0" w14:textId="1DB8049D" w:rsidR="00252D36" w:rsidRPr="003B128E" w:rsidRDefault="00252D3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795B51B" w14:textId="77777777" w:rsidR="00E83DFC" w:rsidRPr="003B128E" w:rsidRDefault="00E83DFC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23ECA49" w14:textId="295A82BF" w:rsidR="00252D36" w:rsidRPr="003B128E" w:rsidRDefault="00252D36" w:rsidP="00374666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49475ADD" w14:textId="6C80211B" w:rsidR="002F41E7" w:rsidRPr="003B128E" w:rsidRDefault="002F41E7" w:rsidP="002F41E7">
      <w:pPr>
        <w:rPr>
          <w:rFonts w:ascii="Comic Sans MS" w:hAnsi="Comic Sans MS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E83DFC" w:rsidRPr="003B128E" w14:paraId="596FDA06" w14:textId="77777777" w:rsidTr="00B127D1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6028BEE6" w14:textId="77777777" w:rsidR="00E83DFC" w:rsidRPr="003B128E" w:rsidRDefault="00E83DFC" w:rsidP="00B127D1">
            <w:pPr>
              <w:rPr>
                <w:rFonts w:ascii="Comic Sans MS" w:hAnsi="Comic Sans MS"/>
                <w:sz w:val="24"/>
                <w:szCs w:val="24"/>
              </w:rPr>
            </w:pPr>
            <w:bookmarkStart w:id="4" w:name="_Hlk42262901"/>
            <w:proofErr w:type="gramStart"/>
            <w:r w:rsidRPr="003B128E">
              <w:rPr>
                <w:rFonts w:ascii="Comic Sans MS" w:hAnsi="Comic Sans MS"/>
                <w:sz w:val="24"/>
                <w:szCs w:val="24"/>
              </w:rPr>
              <w:lastRenderedPageBreak/>
              <w:t>Don’t</w:t>
            </w:r>
            <w:proofErr w:type="gramEnd"/>
            <w:r w:rsidRPr="003B128E">
              <w:rPr>
                <w:rFonts w:ascii="Comic Sans MS" w:hAnsi="Comic Sans MS"/>
                <w:sz w:val="24"/>
                <w:szCs w:val="24"/>
              </w:rPr>
              <w:t xml:space="preserve"> forget to use the survey monkey link to share your thoughts on this lesson.  </w:t>
            </w:r>
            <w:proofErr w:type="gramStart"/>
            <w:r w:rsidRPr="003B128E">
              <w:rPr>
                <w:rFonts w:ascii="Comic Sans MS" w:hAnsi="Comic Sans MS"/>
                <w:sz w:val="24"/>
                <w:szCs w:val="24"/>
              </w:rPr>
              <w:t>It’s</w:t>
            </w:r>
            <w:proofErr w:type="gramEnd"/>
            <w:r w:rsidRPr="003B128E">
              <w:rPr>
                <w:rFonts w:ascii="Comic Sans MS" w:hAnsi="Comic Sans MS"/>
                <w:sz w:val="24"/>
                <w:szCs w:val="24"/>
              </w:rPr>
              <w:t xml:space="preserve"> really important that we have your views on this resource.  </w:t>
            </w:r>
          </w:p>
          <w:p w14:paraId="163063C2" w14:textId="1A9F62AF" w:rsidR="00E83DFC" w:rsidRPr="003B128E" w:rsidRDefault="0079291E" w:rsidP="00B127D1">
            <w:pPr>
              <w:rPr>
                <w:rFonts w:ascii="Comic Sans MS" w:hAnsi="Comic Sans MS"/>
                <w:sz w:val="24"/>
                <w:szCs w:val="24"/>
              </w:rPr>
            </w:pPr>
            <w:hyperlink r:id="rId24" w:history="1">
              <w:r w:rsidR="00E83DFC" w:rsidRPr="003B128E">
                <w:rPr>
                  <w:rFonts w:ascii="Comic Sans MS" w:hAnsi="Comic Sans MS"/>
                  <w:color w:val="0000FF"/>
                  <w:sz w:val="24"/>
                  <w:szCs w:val="24"/>
                  <w:u w:val="single"/>
                </w:rPr>
                <w:t>https://www.surveymonkey.co.uk/r/wow-podiatry</w:t>
              </w:r>
            </w:hyperlink>
          </w:p>
        </w:tc>
      </w:tr>
      <w:bookmarkEnd w:id="4"/>
    </w:tbl>
    <w:p w14:paraId="0A830A24" w14:textId="77777777" w:rsidR="00E83DFC" w:rsidRPr="003B128E" w:rsidRDefault="00E83DFC" w:rsidP="002F41E7">
      <w:pPr>
        <w:rPr>
          <w:rFonts w:ascii="Comic Sans MS" w:hAnsi="Comic Sans MS"/>
          <w:sz w:val="24"/>
          <w:szCs w:val="24"/>
        </w:rPr>
      </w:pPr>
    </w:p>
    <w:p w14:paraId="3AC4E8AC" w14:textId="77777777" w:rsidR="008A3CDD" w:rsidRPr="007F05DD" w:rsidRDefault="008A3CDD" w:rsidP="008A3CDD">
      <w:pPr>
        <w:rPr>
          <w:rFonts w:ascii="Comic Sans MS" w:hAnsi="Comic Sans MS"/>
          <w:sz w:val="24"/>
          <w:szCs w:val="24"/>
        </w:rPr>
      </w:pPr>
      <w:r w:rsidRPr="007F05DD">
        <w:rPr>
          <w:rFonts w:ascii="Comic Sans MS" w:hAnsi="Comic Sans MS"/>
          <w:sz w:val="24"/>
          <w:szCs w:val="24"/>
        </w:rPr>
        <w:t xml:space="preserve">You can return your journal to school to discuss with the careers’ advisor or your form teacher.  </w:t>
      </w:r>
      <w:r>
        <w:rPr>
          <w:rFonts w:ascii="Comic Sans MS" w:hAnsi="Comic Sans MS"/>
          <w:sz w:val="24"/>
          <w:szCs w:val="24"/>
        </w:rPr>
        <w:t>They will award you a certificate of completion</w:t>
      </w:r>
      <w:r w:rsidRPr="007F05DD">
        <w:rPr>
          <w:rFonts w:ascii="Comic Sans MS" w:hAnsi="Comic Sans MS"/>
          <w:sz w:val="24"/>
          <w:szCs w:val="24"/>
        </w:rPr>
        <w:t xml:space="preserve"> You can also share it with friends and family to talk about your aspirations for your future</w:t>
      </w:r>
      <w:r>
        <w:rPr>
          <w:rFonts w:ascii="Comic Sans MS" w:hAnsi="Comic Sans MS"/>
          <w:sz w:val="24"/>
          <w:szCs w:val="24"/>
        </w:rPr>
        <w:t>.</w:t>
      </w:r>
    </w:p>
    <w:p w14:paraId="3401226A" w14:textId="77777777" w:rsidR="00001FD9" w:rsidRPr="003B128E" w:rsidRDefault="00001FD9" w:rsidP="00001FD9">
      <w:pPr>
        <w:rPr>
          <w:rFonts w:ascii="Comic Sans MS" w:hAnsi="Comic Sans MS"/>
          <w:sz w:val="24"/>
          <w:szCs w:val="24"/>
        </w:rPr>
      </w:pPr>
      <w:r w:rsidRPr="003B128E">
        <w:rPr>
          <w:rFonts w:ascii="Comic Sans MS" w:hAnsi="Comic Sans MS"/>
          <w:sz w:val="24"/>
          <w:szCs w:val="24"/>
        </w:rPr>
        <w:t xml:space="preserve">There are lots of other careers covered by The WOW Show on You tube and their website.  Other NHS careers are described on their website.  The links are below.  </w:t>
      </w:r>
    </w:p>
    <w:p w14:paraId="2A920052" w14:textId="77777777" w:rsidR="00001FD9" w:rsidRPr="003B128E" w:rsidRDefault="00001FD9" w:rsidP="00001FD9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The WOW Show:</w:t>
      </w:r>
    </w:p>
    <w:p w14:paraId="3E230C07" w14:textId="2722AF1C" w:rsidR="00001FD9" w:rsidRPr="003B128E" w:rsidRDefault="00001FD9" w:rsidP="00001FD9">
      <w:pPr>
        <w:rPr>
          <w:rFonts w:ascii="Comic Sans MS" w:hAnsi="Comic Sans MS"/>
          <w:color w:val="0000FF"/>
          <w:sz w:val="24"/>
          <w:szCs w:val="24"/>
          <w:u w:val="single"/>
        </w:rPr>
      </w:pPr>
      <w:r w:rsidRPr="003B128E">
        <w:rPr>
          <w:rFonts w:ascii="Comic Sans MS" w:hAnsi="Comic Sans MS"/>
          <w:color w:val="0000FF"/>
          <w:sz w:val="24"/>
          <w:szCs w:val="24"/>
          <w:u w:val="single"/>
        </w:rPr>
        <w:t>https://www.thewowshow.org/</w:t>
      </w:r>
    </w:p>
    <w:p w14:paraId="5713B412" w14:textId="3FB799F7" w:rsidR="00E83DFC" w:rsidRDefault="0079291E" w:rsidP="00001FD9">
      <w:pPr>
        <w:rPr>
          <w:rFonts w:ascii="Comic Sans MS" w:hAnsi="Comic Sans MS"/>
          <w:color w:val="0000FF"/>
          <w:sz w:val="24"/>
          <w:szCs w:val="24"/>
          <w:u w:val="single"/>
        </w:rPr>
      </w:pPr>
      <w:hyperlink r:id="rId25" w:history="1">
        <w:r w:rsidR="00A67F25" w:rsidRPr="00EC6E17">
          <w:rPr>
            <w:rStyle w:val="Hyperlink"/>
            <w:rFonts w:ascii="Comic Sans MS" w:hAnsi="Comic Sans MS"/>
            <w:sz w:val="24"/>
            <w:szCs w:val="24"/>
          </w:rPr>
          <w:t>www.thewowshow.org/youtube</w:t>
        </w:r>
      </w:hyperlink>
    </w:p>
    <w:p w14:paraId="626885E5" w14:textId="77777777" w:rsidR="000C5D88" w:rsidRPr="008D17D2" w:rsidRDefault="000C5D88" w:rsidP="000C5D88">
      <w:pPr>
        <w:rPr>
          <w:rFonts w:ascii="Comic Sans MS" w:hAnsi="Comic Sans MS"/>
          <w:color w:val="auto"/>
          <w:sz w:val="22"/>
          <w:szCs w:val="22"/>
        </w:rPr>
      </w:pPr>
      <w:r w:rsidRPr="008D17D2">
        <w:rPr>
          <w:rFonts w:ascii="Arial" w:hAnsi="Arial" w:cs="Arial"/>
          <w:color w:val="222222"/>
          <w:sz w:val="24"/>
          <w:szCs w:val="24"/>
          <w:shd w:val="clear" w:color="auto" w:fill="FFFFFF"/>
        </w:rPr>
        <w:t xml:space="preserve">Follow </w:t>
      </w:r>
      <w:proofErr w:type="gramStart"/>
      <w:r w:rsidRPr="008D17D2">
        <w:rPr>
          <w:rFonts w:ascii="Arial" w:hAnsi="Arial" w:cs="Arial"/>
          <w:color w:val="222222"/>
          <w:sz w:val="24"/>
          <w:szCs w:val="24"/>
          <w:shd w:val="clear" w:color="auto" w:fill="FFFFFF"/>
        </w:rPr>
        <w:t>The</w:t>
      </w:r>
      <w:proofErr w:type="gramEnd"/>
      <w:r w:rsidRPr="008D17D2">
        <w:rPr>
          <w:rFonts w:ascii="Arial" w:hAnsi="Arial" w:cs="Arial"/>
          <w:color w:val="222222"/>
          <w:sz w:val="24"/>
          <w:szCs w:val="24"/>
          <w:shd w:val="clear" w:color="auto" w:fill="FFFFFF"/>
        </w:rPr>
        <w:t xml:space="preserve"> WOW Show on Twitter @TheWowShowUK</w:t>
      </w:r>
    </w:p>
    <w:p w14:paraId="619131E5" w14:textId="77777777" w:rsidR="00001FD9" w:rsidRPr="003B128E" w:rsidRDefault="00001FD9" w:rsidP="00001FD9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The NHS careers:</w:t>
      </w:r>
    </w:p>
    <w:p w14:paraId="1A3417BA" w14:textId="05CED1AB" w:rsidR="00001FD9" w:rsidRPr="003B128E" w:rsidRDefault="0079291E" w:rsidP="00001FD9">
      <w:pPr>
        <w:rPr>
          <w:rFonts w:ascii="Comic Sans MS" w:hAnsi="Comic Sans MS"/>
          <w:color w:val="0000FF"/>
          <w:sz w:val="24"/>
          <w:szCs w:val="24"/>
          <w:u w:val="single"/>
        </w:rPr>
      </w:pPr>
      <w:hyperlink r:id="rId26" w:history="1">
        <w:r w:rsidR="00001FD9" w:rsidRPr="003B128E">
          <w:rPr>
            <w:rFonts w:ascii="Comic Sans MS" w:hAnsi="Comic Sans MS"/>
            <w:color w:val="0000FF"/>
            <w:sz w:val="24"/>
            <w:szCs w:val="24"/>
            <w:u w:val="single"/>
          </w:rPr>
          <w:t>https://www.healthcareers.nhs.uk/</w:t>
        </w:r>
      </w:hyperlink>
    </w:p>
    <w:p w14:paraId="6A4E5008" w14:textId="73063743" w:rsidR="008609D9" w:rsidRPr="003B128E" w:rsidRDefault="0079291E" w:rsidP="00001FD9">
      <w:pPr>
        <w:rPr>
          <w:rFonts w:ascii="Comic Sans MS" w:hAnsi="Comic Sans MS"/>
          <w:sz w:val="24"/>
          <w:szCs w:val="24"/>
        </w:rPr>
      </w:pPr>
      <w:hyperlink r:id="rId27" w:history="1">
        <w:r w:rsidR="008609D9" w:rsidRPr="003B128E">
          <w:rPr>
            <w:rFonts w:ascii="Comic Sans MS" w:hAnsi="Comic Sans MS"/>
            <w:color w:val="0000FF"/>
            <w:sz w:val="24"/>
            <w:szCs w:val="24"/>
            <w:u w:val="single"/>
          </w:rPr>
          <w:t>https://www.healthcareers.nhs.uk/explore-roles/allied-health-professionals/roles-allied-health-professions/podiatrist</w:t>
        </w:r>
      </w:hyperlink>
    </w:p>
    <w:p w14:paraId="5B7F05DF" w14:textId="77777777" w:rsidR="00001FD9" w:rsidRPr="003B128E" w:rsidRDefault="00001FD9" w:rsidP="00001FD9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>VotesforSchools:</w:t>
      </w:r>
    </w:p>
    <w:p w14:paraId="33112AE8" w14:textId="77777777" w:rsidR="00001FD9" w:rsidRPr="003B128E" w:rsidRDefault="0079291E" w:rsidP="00001FD9">
      <w:pPr>
        <w:rPr>
          <w:rFonts w:ascii="Comic Sans MS" w:hAnsi="Comic Sans MS"/>
          <w:sz w:val="24"/>
          <w:szCs w:val="24"/>
        </w:rPr>
      </w:pPr>
      <w:hyperlink r:id="rId28" w:history="1">
        <w:r w:rsidR="00001FD9" w:rsidRPr="003B128E">
          <w:rPr>
            <w:rFonts w:ascii="Comic Sans MS" w:hAnsi="Comic Sans MS"/>
            <w:color w:val="0000FF"/>
            <w:sz w:val="24"/>
            <w:szCs w:val="24"/>
            <w:u w:val="single"/>
          </w:rPr>
          <w:t>https://www.votesforschools.com/</w:t>
        </w:r>
      </w:hyperlink>
    </w:p>
    <w:p w14:paraId="445A4209" w14:textId="3289F4DC" w:rsidR="003563BC" w:rsidRPr="003B128E" w:rsidRDefault="003563BC" w:rsidP="003563BC">
      <w:pPr>
        <w:rPr>
          <w:rFonts w:ascii="Comic Sans MS" w:hAnsi="Comic Sans MS"/>
          <w:sz w:val="24"/>
          <w:szCs w:val="24"/>
        </w:rPr>
      </w:pPr>
    </w:p>
    <w:p w14:paraId="64D85FF9" w14:textId="77777777" w:rsidR="00187886" w:rsidRPr="003B128E" w:rsidRDefault="00187886" w:rsidP="003563BC">
      <w:pPr>
        <w:rPr>
          <w:rFonts w:ascii="Comic Sans MS" w:hAnsi="Comic Sans MS"/>
          <w:b/>
          <w:bCs/>
          <w:sz w:val="24"/>
          <w:szCs w:val="24"/>
        </w:rPr>
      </w:pPr>
    </w:p>
    <w:p w14:paraId="40EB50B9" w14:textId="77777777" w:rsidR="00187886" w:rsidRPr="003B128E" w:rsidRDefault="00187886" w:rsidP="003563BC">
      <w:pPr>
        <w:rPr>
          <w:rFonts w:ascii="Comic Sans MS" w:hAnsi="Comic Sans MS"/>
          <w:b/>
          <w:bCs/>
          <w:sz w:val="24"/>
          <w:szCs w:val="24"/>
        </w:rPr>
      </w:pPr>
    </w:p>
    <w:p w14:paraId="71835E4E" w14:textId="0B108351" w:rsidR="00634844" w:rsidRPr="003B128E" w:rsidRDefault="00634844" w:rsidP="003563BC">
      <w:pPr>
        <w:rPr>
          <w:rFonts w:ascii="Comic Sans MS" w:hAnsi="Comic Sans MS"/>
          <w:b/>
          <w:bCs/>
          <w:sz w:val="24"/>
          <w:szCs w:val="24"/>
        </w:rPr>
      </w:pPr>
      <w:r w:rsidRPr="003B128E">
        <w:rPr>
          <w:rFonts w:ascii="Comic Sans MS" w:hAnsi="Comic Sans MS"/>
          <w:b/>
          <w:bCs/>
          <w:sz w:val="24"/>
          <w:szCs w:val="24"/>
        </w:rPr>
        <w:t xml:space="preserve">In your extra home learning </w:t>
      </w:r>
      <w:r w:rsidR="008E33C9" w:rsidRPr="003B128E">
        <w:rPr>
          <w:rFonts w:ascii="Comic Sans MS" w:hAnsi="Comic Sans MS"/>
          <w:b/>
          <w:bCs/>
          <w:sz w:val="24"/>
          <w:szCs w:val="24"/>
        </w:rPr>
        <w:t>support pack</w:t>
      </w:r>
      <w:r w:rsidRPr="003B128E">
        <w:rPr>
          <w:rFonts w:ascii="Comic Sans MS" w:hAnsi="Comic Sans MS"/>
          <w:b/>
          <w:bCs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76"/>
      </w:tblGrid>
      <w:tr w:rsidR="00634844" w:rsidRPr="003B128E" w14:paraId="40D1F5EF" w14:textId="77777777" w:rsidTr="007C2C87">
        <w:tc>
          <w:tcPr>
            <w:tcW w:w="1017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4DCB0353" w14:textId="77777777" w:rsidR="0022284D" w:rsidRPr="003B128E" w:rsidRDefault="00EB1CE1" w:rsidP="0022284D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Slide 4</w:t>
            </w:r>
            <w:r w:rsidRPr="003B128E">
              <w:rPr>
                <w:rFonts w:ascii="Comic Sans MS" w:hAnsi="Comic Sans MS"/>
                <w:sz w:val="24"/>
                <w:szCs w:val="24"/>
              </w:rPr>
              <w:t xml:space="preserve"> - </w:t>
            </w:r>
            <w:r w:rsidR="0022284D" w:rsidRPr="003B128E">
              <w:rPr>
                <w:rFonts w:ascii="Comic Sans MS" w:hAnsi="Comic Sans MS"/>
                <w:sz w:val="24"/>
                <w:szCs w:val="24"/>
                <w:lang w:val="en-GB"/>
              </w:rPr>
              <w:t xml:space="preserve">Look at the locations below what can you learn from each of those places?  E.g. In the kitchen: cooking, timing, nutrition, budgeting.  </w:t>
            </w:r>
          </w:p>
          <w:p w14:paraId="3859E410" w14:textId="6174D34A" w:rsidR="00634844" w:rsidRPr="003B128E" w:rsidRDefault="00634844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9DAA189" w14:textId="3373F4F0" w:rsidR="0022284D" w:rsidRPr="003B128E" w:rsidRDefault="0022284D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28871CF" w14:textId="4782C4C7" w:rsidR="0022284D" w:rsidRPr="003B128E" w:rsidRDefault="0022284D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EC3D112" w14:textId="519C00E8" w:rsidR="0022284D" w:rsidRPr="003B128E" w:rsidRDefault="00953A90" w:rsidP="007C2C87">
            <w:pPr>
              <w:rPr>
                <w:rFonts w:ascii="Comic Sans MS" w:hAnsi="Comic Sans MS"/>
                <w:sz w:val="24"/>
                <w:szCs w:val="24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Slide 5</w:t>
            </w:r>
            <w:r w:rsidRPr="003B128E">
              <w:rPr>
                <w:rFonts w:ascii="Comic Sans MS" w:hAnsi="Comic Sans MS"/>
                <w:sz w:val="24"/>
                <w:szCs w:val="24"/>
              </w:rPr>
              <w:t xml:space="preserve"> - Pick one of the skills. Your task is to come up with a way of measuring how someone learning from home/an alternative study space might measure their progress in this </w:t>
            </w:r>
            <w:proofErr w:type="gramStart"/>
            <w:r w:rsidRPr="003B128E">
              <w:rPr>
                <w:rFonts w:ascii="Comic Sans MS" w:hAnsi="Comic Sans MS"/>
                <w:sz w:val="24"/>
                <w:szCs w:val="24"/>
              </w:rPr>
              <w:t>particular skill</w:t>
            </w:r>
            <w:proofErr w:type="gramEnd"/>
            <w:r w:rsidRPr="003B128E">
              <w:rPr>
                <w:rFonts w:ascii="Comic Sans MS" w:hAnsi="Comic Sans MS"/>
                <w:sz w:val="24"/>
                <w:szCs w:val="24"/>
              </w:rPr>
              <w:t>.</w:t>
            </w:r>
          </w:p>
          <w:p w14:paraId="68DBA2C3" w14:textId="4D0014EA" w:rsidR="00953A90" w:rsidRPr="003B128E" w:rsidRDefault="00953A90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172F3B70" w14:textId="1CBEB3C3" w:rsidR="00953A90" w:rsidRPr="003B128E" w:rsidRDefault="00953A90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B030ED0" w14:textId="1F5C2CA3" w:rsidR="007A70AA" w:rsidRPr="003B128E" w:rsidRDefault="007A70AA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2E293259" w14:textId="77777777" w:rsidR="007A70AA" w:rsidRPr="003B128E" w:rsidRDefault="007A70AA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4BC338A" w14:textId="2D9BAA68" w:rsidR="007A70AA" w:rsidRPr="003B128E" w:rsidRDefault="007A70AA" w:rsidP="007A70A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b/>
                <w:bCs/>
                <w:sz w:val="24"/>
                <w:szCs w:val="24"/>
              </w:rPr>
              <w:t>Slide 6</w:t>
            </w:r>
            <w:r w:rsidRPr="003B128E">
              <w:rPr>
                <w:rFonts w:ascii="Comic Sans MS" w:hAnsi="Comic Sans MS"/>
                <w:sz w:val="24"/>
                <w:szCs w:val="24"/>
              </w:rPr>
              <w:t xml:space="preserve"> - </w:t>
            </w: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How does this assessment compare to the ones you have done or will eventually be doing in the classroom?</w:t>
            </w:r>
          </w:p>
          <w:p w14:paraId="47E522DC" w14:textId="3C772BE9" w:rsidR="007A70AA" w:rsidRPr="003B128E" w:rsidRDefault="007A70AA" w:rsidP="007A70A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42DC6941" w14:textId="77777777" w:rsidR="007A70AA" w:rsidRPr="003B128E" w:rsidRDefault="007A70AA" w:rsidP="007A70A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03120695" w14:textId="7D7D3E98" w:rsidR="007A70AA" w:rsidRPr="003B128E" w:rsidRDefault="007A70AA" w:rsidP="00D52BF3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t>How can you make your assessment as accurate as possible if/when using it with others?</w:t>
            </w:r>
          </w:p>
          <w:p w14:paraId="48D74B3F" w14:textId="066E9DCF" w:rsidR="007A70AA" w:rsidRPr="003B128E" w:rsidRDefault="007A70AA" w:rsidP="007A70A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5CA8D395" w14:textId="53C9DC9C" w:rsidR="007A70AA" w:rsidRPr="003B128E" w:rsidRDefault="007A70AA" w:rsidP="007A70AA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</w:p>
          <w:p w14:paraId="6593469D" w14:textId="77777777" w:rsidR="007A70AA" w:rsidRPr="003B128E" w:rsidRDefault="007A70AA" w:rsidP="00D52BF3">
            <w:pPr>
              <w:rPr>
                <w:rFonts w:ascii="Comic Sans MS" w:hAnsi="Comic Sans MS"/>
                <w:sz w:val="24"/>
                <w:szCs w:val="24"/>
                <w:lang w:val="en-GB"/>
              </w:rPr>
            </w:pPr>
            <w:r w:rsidRPr="003B128E">
              <w:rPr>
                <w:rFonts w:ascii="Comic Sans MS" w:hAnsi="Comic Sans MS"/>
                <w:sz w:val="24"/>
                <w:szCs w:val="24"/>
                <w:lang w:val="en-GB"/>
              </w:rPr>
              <w:lastRenderedPageBreak/>
              <w:t xml:space="preserve">Would this assessment also work in the classroom setting? Why/why not? Which subjects would it work well with (either for you personally or in general)? </w:t>
            </w:r>
          </w:p>
          <w:p w14:paraId="6E9307E2" w14:textId="5E08CFA0" w:rsidR="00953A90" w:rsidRPr="003B128E" w:rsidRDefault="00953A90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69A16E78" w14:textId="77777777" w:rsidR="00634844" w:rsidRPr="003B128E" w:rsidRDefault="00634844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3C1A4E02" w14:textId="77777777" w:rsidR="00634844" w:rsidRPr="003B128E" w:rsidRDefault="00634844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4AB29A30" w14:textId="7117E0DC" w:rsidR="00634844" w:rsidRPr="003B128E" w:rsidRDefault="00634844" w:rsidP="007C2C87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6034E68B" w14:textId="77777777" w:rsidR="00634844" w:rsidRPr="00494955" w:rsidRDefault="00634844" w:rsidP="003563BC">
      <w:pPr>
        <w:rPr>
          <w:rFonts w:ascii="Comic Sans MS" w:hAnsi="Comic Sans MS"/>
        </w:rPr>
      </w:pPr>
    </w:p>
    <w:sectPr w:rsidR="00634844" w:rsidRPr="00494955" w:rsidSect="009600AE">
      <w:headerReference w:type="default" r:id="rId29"/>
      <w:footerReference w:type="default" r:id="rId30"/>
      <w:headerReference w:type="first" r:id="rId31"/>
      <w:pgSz w:w="12240" w:h="15840" w:code="1"/>
      <w:pgMar w:top="720" w:right="720" w:bottom="720" w:left="720" w:header="397" w:footer="283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D2FF58" w14:textId="77777777" w:rsidR="00FD251D" w:rsidRDefault="00FD251D">
      <w:pPr>
        <w:spacing w:line="240" w:lineRule="auto"/>
      </w:pPr>
      <w:r>
        <w:separator/>
      </w:r>
    </w:p>
    <w:p w14:paraId="519ADABD" w14:textId="77777777" w:rsidR="00FD251D" w:rsidRDefault="00FD251D"/>
  </w:endnote>
  <w:endnote w:type="continuationSeparator" w:id="0">
    <w:p w14:paraId="21E79D61" w14:textId="77777777" w:rsidR="00FD251D" w:rsidRDefault="00FD251D">
      <w:pPr>
        <w:spacing w:line="240" w:lineRule="auto"/>
      </w:pPr>
      <w:r>
        <w:continuationSeparator/>
      </w:r>
    </w:p>
    <w:p w14:paraId="4D8D5FF0" w14:textId="77777777" w:rsidR="00FD251D" w:rsidRDefault="00FD251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Neue">
    <w:panose1 w:val="00000400000000000000"/>
    <w:charset w:val="00"/>
    <w:family w:val="auto"/>
    <w:pitch w:val="variable"/>
    <w:sig w:usb0="00000083" w:usb1="00000000" w:usb2="00000000" w:usb3="00000000" w:csb0="00000009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2820326"/>
      <w:docPartObj>
        <w:docPartGallery w:val="Page Numbers (Bottom of Page)"/>
        <w:docPartUnique/>
      </w:docPartObj>
    </w:sdtPr>
    <w:sdtEndPr/>
    <w:sdtContent>
      <w:p w14:paraId="3D39E174" w14:textId="7B769F2C" w:rsidR="002B1374" w:rsidRDefault="008C511F">
        <w:pPr>
          <w:pStyle w:val="Footer"/>
        </w:pPr>
        <w:r w:rsidRPr="00445D94">
          <w:rPr>
            <w:noProof/>
          </w:rPr>
          <w:drawing>
            <wp:inline distT="0" distB="0" distL="0" distR="0" wp14:anchorId="10C55BF0" wp14:editId="7E64D0E3">
              <wp:extent cx="1345324" cy="260115"/>
              <wp:effectExtent l="0" t="0" r="7620" b="6985"/>
              <wp:docPr id="42" name="Picture 6">
                <a:extLst xmlns:a="http://schemas.openxmlformats.org/drawingml/2006/main">
                  <a:ext uri="{FF2B5EF4-FFF2-40B4-BE49-F238E27FC236}">
                    <a16:creationId xmlns:a16="http://schemas.microsoft.com/office/drawing/2014/main" id="{F1244524-412E-4060-95EC-3950CEC9C703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Picture 6">
                        <a:extLst>
                          <a:ext uri="{FF2B5EF4-FFF2-40B4-BE49-F238E27FC236}">
                            <a16:creationId xmlns:a16="http://schemas.microsoft.com/office/drawing/2014/main" id="{F1244524-412E-4060-95EC-3950CEC9C703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583635" cy="30619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549241" w14:textId="77777777" w:rsidR="00FD251D" w:rsidRDefault="00FD251D">
      <w:pPr>
        <w:spacing w:line="240" w:lineRule="auto"/>
      </w:pPr>
      <w:r>
        <w:separator/>
      </w:r>
    </w:p>
    <w:p w14:paraId="0C7B6A3C" w14:textId="77777777" w:rsidR="00FD251D" w:rsidRDefault="00FD251D"/>
  </w:footnote>
  <w:footnote w:type="continuationSeparator" w:id="0">
    <w:p w14:paraId="29EE1B89" w14:textId="77777777" w:rsidR="00FD251D" w:rsidRDefault="00FD251D">
      <w:pPr>
        <w:spacing w:line="240" w:lineRule="auto"/>
      </w:pPr>
      <w:r>
        <w:continuationSeparator/>
      </w:r>
    </w:p>
    <w:p w14:paraId="2EA31D6E" w14:textId="77777777" w:rsidR="00FD251D" w:rsidRDefault="00FD251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0A1E57" w14:textId="0B81E19F" w:rsidR="004C5240" w:rsidRDefault="009618C9" w:rsidP="008F59E8">
    <w:pPr>
      <w:pStyle w:val="Header"/>
      <w:ind w:left="720" w:firstLine="720"/>
    </w:pPr>
    <w:r>
      <w:t xml:space="preserve">  </w:t>
    </w:r>
    <w:r w:rsidR="00143862">
      <w:tab/>
    </w:r>
    <w:r w:rsidR="00143862">
      <w:tab/>
    </w:r>
    <w:r w:rsidR="00143862">
      <w:tab/>
    </w:r>
    <w:r w:rsidR="00143862">
      <w:tab/>
    </w:r>
    <w:r w:rsidR="00143862">
      <w:tab/>
    </w:r>
    <w:r w:rsidR="00143862">
      <w:tab/>
    </w:r>
    <w:r w:rsidR="00143862">
      <w:tab/>
    </w:r>
    <w:r w:rsidR="00143862">
      <w:tab/>
    </w:r>
    <w:r w:rsidR="00143862">
      <w:tab/>
    </w:r>
    <w:r w:rsidR="00143862">
      <w:tab/>
      <w:t xml:space="preserve">       </w:t>
    </w:r>
    <w:r w:rsidR="00143862">
      <w:tab/>
    </w:r>
    <w:r w:rsidR="00143862" w:rsidRPr="003551FB">
      <w:rPr>
        <w:noProof/>
      </w:rPr>
      <w:drawing>
        <wp:inline distT="0" distB="0" distL="0" distR="0" wp14:anchorId="69208FE4" wp14:editId="213CFC77">
          <wp:extent cx="546538" cy="407044"/>
          <wp:effectExtent l="0" t="0" r="6350" b="0"/>
          <wp:docPr id="15" name="Picture 1">
            <a:extLst xmlns:a="http://schemas.openxmlformats.org/drawingml/2006/main">
              <a:ext uri="{FF2B5EF4-FFF2-40B4-BE49-F238E27FC236}">
                <a16:creationId xmlns:a16="http://schemas.microsoft.com/office/drawing/2014/main" id="{BEB6012D-B1D8-6245-A474-C08E21F3B4F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>
                    <a:extLst>
                      <a:ext uri="{FF2B5EF4-FFF2-40B4-BE49-F238E27FC236}">
                        <a16:creationId xmlns:a16="http://schemas.microsoft.com/office/drawing/2014/main" id="{BEB6012D-B1D8-6245-A474-C08E21F3B4F3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3558" cy="4346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0599D" w14:textId="0E4D557A" w:rsidR="004C5240" w:rsidRDefault="00EE2081">
    <w:pPr>
      <w:pStyle w:val="Header"/>
    </w:pPr>
    <w:r>
      <w:t xml:space="preserve"> </w:t>
    </w:r>
    <w:r w:rsidR="009618C9" w:rsidRPr="006E3AB4">
      <w:rPr>
        <w:noProof/>
      </w:rPr>
      <w:drawing>
        <wp:inline distT="0" distB="0" distL="0" distR="0" wp14:anchorId="416530F0" wp14:editId="621341D9">
          <wp:extent cx="851338" cy="345603"/>
          <wp:effectExtent l="0" t="0" r="6350" b="0"/>
          <wp:docPr id="13" name="Picture 4" descr="NHSlogo.png">
            <a:extLst xmlns:a="http://schemas.openxmlformats.org/drawingml/2006/main">
              <a:ext uri="{FF2B5EF4-FFF2-40B4-BE49-F238E27FC236}">
                <a16:creationId xmlns:a16="http://schemas.microsoft.com/office/drawing/2014/main" id="{C139781F-470D-454E-9EBA-B805D7399BF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23" name="Picture 4" descr="NHSlogo.png">
                    <a:extLst>
                      <a:ext uri="{FF2B5EF4-FFF2-40B4-BE49-F238E27FC236}">
                        <a16:creationId xmlns:a16="http://schemas.microsoft.com/office/drawing/2014/main" id="{C139781F-470D-454E-9EBA-B805D7399BF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6844" cy="372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</w:r>
    <w:r w:rsidR="009618C9">
      <w:tab/>
      <w:t xml:space="preserve">     </w:t>
    </w:r>
    <w:r>
      <w:t xml:space="preserve"> </w:t>
    </w:r>
    <w:r w:rsidRPr="003551FB">
      <w:rPr>
        <w:noProof/>
      </w:rPr>
      <w:drawing>
        <wp:inline distT="0" distB="0" distL="0" distR="0" wp14:anchorId="4EDBDE92" wp14:editId="63F66F0A">
          <wp:extent cx="546538" cy="407044"/>
          <wp:effectExtent l="0" t="0" r="6350" b="0"/>
          <wp:docPr id="12" name="Picture 1">
            <a:extLst xmlns:a="http://schemas.openxmlformats.org/drawingml/2006/main">
              <a:ext uri="{FF2B5EF4-FFF2-40B4-BE49-F238E27FC236}">
                <a16:creationId xmlns:a16="http://schemas.microsoft.com/office/drawing/2014/main" id="{BEB6012D-B1D8-6245-A474-C08E21F3B4F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>
                    <a:extLst>
                      <a:ext uri="{FF2B5EF4-FFF2-40B4-BE49-F238E27FC236}">
                        <a16:creationId xmlns:a16="http://schemas.microsoft.com/office/drawing/2014/main" id="{BEB6012D-B1D8-6245-A474-C08E21F3B4F3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83558" cy="4346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1E3680A4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9C478A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DC56817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8B408C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224E5F4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6C202B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E083D1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B640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8E60A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9CAEC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F42098"/>
    <w:multiLevelType w:val="hybridMultilevel"/>
    <w:tmpl w:val="7BE2F2A6"/>
    <w:lvl w:ilvl="0" w:tplc="08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42430"/>
    <w:multiLevelType w:val="hybridMultilevel"/>
    <w:tmpl w:val="E45AF9D0"/>
    <w:lvl w:ilvl="0" w:tplc="6DB07A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2B2CF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524C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3AC9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8EED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4D280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FC91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5FC61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BA88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1B05A70"/>
    <w:multiLevelType w:val="hybridMultilevel"/>
    <w:tmpl w:val="C5ACEBA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F15A9"/>
    <w:multiLevelType w:val="hybridMultilevel"/>
    <w:tmpl w:val="F4DAD0C2"/>
    <w:lvl w:ilvl="0" w:tplc="2788F210">
      <w:start w:val="9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4A1D01D6"/>
    <w:multiLevelType w:val="hybridMultilevel"/>
    <w:tmpl w:val="61821AC4"/>
    <w:lvl w:ilvl="0" w:tplc="08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094557"/>
    <w:multiLevelType w:val="hybridMultilevel"/>
    <w:tmpl w:val="FB185EC0"/>
    <w:lvl w:ilvl="0" w:tplc="08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6EB3B46"/>
    <w:multiLevelType w:val="hybridMultilevel"/>
    <w:tmpl w:val="BB7ACABA"/>
    <w:lvl w:ilvl="0" w:tplc="896801AE">
      <w:start w:val="8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E24446B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8" w15:restartNumberingAfterBreak="0">
    <w:nsid w:val="68FE21EB"/>
    <w:multiLevelType w:val="hybridMultilevel"/>
    <w:tmpl w:val="28EAFDD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8"/>
  </w:num>
  <w:num w:numId="13">
    <w:abstractNumId w:val="12"/>
  </w:num>
  <w:num w:numId="14">
    <w:abstractNumId w:val="16"/>
  </w:num>
  <w:num w:numId="15">
    <w:abstractNumId w:val="13"/>
  </w:num>
  <w:num w:numId="16">
    <w:abstractNumId w:val="10"/>
  </w:num>
  <w:num w:numId="17">
    <w:abstractNumId w:val="15"/>
  </w:num>
  <w:num w:numId="18">
    <w:abstractNumId w:val="11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3"/>
  <w:proofState w:spelling="clean" w:grammar="clean"/>
  <w:attachedTemplate r:id="rId1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236"/>
    <w:rsid w:val="00001AFF"/>
    <w:rsid w:val="00001FD9"/>
    <w:rsid w:val="00020074"/>
    <w:rsid w:val="00032F88"/>
    <w:rsid w:val="000340FB"/>
    <w:rsid w:val="00034FC1"/>
    <w:rsid w:val="00055345"/>
    <w:rsid w:val="00062ED6"/>
    <w:rsid w:val="00086CB6"/>
    <w:rsid w:val="0009215A"/>
    <w:rsid w:val="000C5D88"/>
    <w:rsid w:val="001069D3"/>
    <w:rsid w:val="001209CA"/>
    <w:rsid w:val="001372C7"/>
    <w:rsid w:val="00143862"/>
    <w:rsid w:val="00144494"/>
    <w:rsid w:val="001505C2"/>
    <w:rsid w:val="00182B65"/>
    <w:rsid w:val="00187886"/>
    <w:rsid w:val="001A49E2"/>
    <w:rsid w:val="001A5E48"/>
    <w:rsid w:val="001A7874"/>
    <w:rsid w:val="001B00CC"/>
    <w:rsid w:val="001E23DC"/>
    <w:rsid w:val="001F6D53"/>
    <w:rsid w:val="0022284D"/>
    <w:rsid w:val="0023196B"/>
    <w:rsid w:val="00241CE2"/>
    <w:rsid w:val="00252D36"/>
    <w:rsid w:val="0026692A"/>
    <w:rsid w:val="00275CE3"/>
    <w:rsid w:val="002800FB"/>
    <w:rsid w:val="0028251C"/>
    <w:rsid w:val="00282CBE"/>
    <w:rsid w:val="002A099E"/>
    <w:rsid w:val="002B1374"/>
    <w:rsid w:val="002B2764"/>
    <w:rsid w:val="002D1E34"/>
    <w:rsid w:val="002E0BA9"/>
    <w:rsid w:val="002F41E7"/>
    <w:rsid w:val="003013CA"/>
    <w:rsid w:val="00321A8C"/>
    <w:rsid w:val="00337FA3"/>
    <w:rsid w:val="003563BC"/>
    <w:rsid w:val="0036361C"/>
    <w:rsid w:val="003678DA"/>
    <w:rsid w:val="00367FE9"/>
    <w:rsid w:val="00375724"/>
    <w:rsid w:val="00376064"/>
    <w:rsid w:val="00385938"/>
    <w:rsid w:val="00393433"/>
    <w:rsid w:val="003B128E"/>
    <w:rsid w:val="003B60D4"/>
    <w:rsid w:val="003C3C37"/>
    <w:rsid w:val="003D6191"/>
    <w:rsid w:val="003F411E"/>
    <w:rsid w:val="003F41A1"/>
    <w:rsid w:val="0040524A"/>
    <w:rsid w:val="00444B35"/>
    <w:rsid w:val="00445536"/>
    <w:rsid w:val="00465897"/>
    <w:rsid w:val="00487FD3"/>
    <w:rsid w:val="004938A4"/>
    <w:rsid w:val="00494955"/>
    <w:rsid w:val="004965D6"/>
    <w:rsid w:val="004A28A5"/>
    <w:rsid w:val="004B00CB"/>
    <w:rsid w:val="004B12C9"/>
    <w:rsid w:val="004C5240"/>
    <w:rsid w:val="004D1E7C"/>
    <w:rsid w:val="004E1C06"/>
    <w:rsid w:val="004F1F56"/>
    <w:rsid w:val="005077B0"/>
    <w:rsid w:val="00514852"/>
    <w:rsid w:val="005218B0"/>
    <w:rsid w:val="00556371"/>
    <w:rsid w:val="00582ABF"/>
    <w:rsid w:val="005B654C"/>
    <w:rsid w:val="005C0D15"/>
    <w:rsid w:val="005C1206"/>
    <w:rsid w:val="005C29A4"/>
    <w:rsid w:val="005E61B8"/>
    <w:rsid w:val="005F3190"/>
    <w:rsid w:val="005F3458"/>
    <w:rsid w:val="006168C9"/>
    <w:rsid w:val="00616A7E"/>
    <w:rsid w:val="00621731"/>
    <w:rsid w:val="00634844"/>
    <w:rsid w:val="00653E51"/>
    <w:rsid w:val="006554CA"/>
    <w:rsid w:val="00686664"/>
    <w:rsid w:val="006A6F5E"/>
    <w:rsid w:val="006A795E"/>
    <w:rsid w:val="006A7AD5"/>
    <w:rsid w:val="006C4998"/>
    <w:rsid w:val="006C4EBC"/>
    <w:rsid w:val="00712E50"/>
    <w:rsid w:val="007144E4"/>
    <w:rsid w:val="00714A6E"/>
    <w:rsid w:val="0072682E"/>
    <w:rsid w:val="00733685"/>
    <w:rsid w:val="00752DF2"/>
    <w:rsid w:val="0076499C"/>
    <w:rsid w:val="007873A2"/>
    <w:rsid w:val="00791287"/>
    <w:rsid w:val="0079291E"/>
    <w:rsid w:val="00797CC7"/>
    <w:rsid w:val="007A70AA"/>
    <w:rsid w:val="007D7E3E"/>
    <w:rsid w:val="007E07C7"/>
    <w:rsid w:val="007E2E71"/>
    <w:rsid w:val="007E603F"/>
    <w:rsid w:val="007E7CD2"/>
    <w:rsid w:val="007F7C34"/>
    <w:rsid w:val="00802C6D"/>
    <w:rsid w:val="00816C3F"/>
    <w:rsid w:val="008235C5"/>
    <w:rsid w:val="008528F1"/>
    <w:rsid w:val="0086020D"/>
    <w:rsid w:val="008609D9"/>
    <w:rsid w:val="00873F92"/>
    <w:rsid w:val="00874A9D"/>
    <w:rsid w:val="008A3CDD"/>
    <w:rsid w:val="008B6B09"/>
    <w:rsid w:val="008C511F"/>
    <w:rsid w:val="008E33C9"/>
    <w:rsid w:val="008E739A"/>
    <w:rsid w:val="008F59E8"/>
    <w:rsid w:val="00934B55"/>
    <w:rsid w:val="00937FB5"/>
    <w:rsid w:val="009510A6"/>
    <w:rsid w:val="00953A90"/>
    <w:rsid w:val="009600AE"/>
    <w:rsid w:val="009618C9"/>
    <w:rsid w:val="0096407F"/>
    <w:rsid w:val="009640C8"/>
    <w:rsid w:val="009737D5"/>
    <w:rsid w:val="009873F2"/>
    <w:rsid w:val="009B1C7C"/>
    <w:rsid w:val="009B2E7B"/>
    <w:rsid w:val="009B72E6"/>
    <w:rsid w:val="009C0BA2"/>
    <w:rsid w:val="009E50FA"/>
    <w:rsid w:val="00A04629"/>
    <w:rsid w:val="00A07218"/>
    <w:rsid w:val="00A2365F"/>
    <w:rsid w:val="00A25314"/>
    <w:rsid w:val="00A30C46"/>
    <w:rsid w:val="00A42E6B"/>
    <w:rsid w:val="00A46A93"/>
    <w:rsid w:val="00A612B5"/>
    <w:rsid w:val="00A67F25"/>
    <w:rsid w:val="00A755A1"/>
    <w:rsid w:val="00A9435E"/>
    <w:rsid w:val="00A94D8B"/>
    <w:rsid w:val="00AA2CF4"/>
    <w:rsid w:val="00AA6B1F"/>
    <w:rsid w:val="00AC4685"/>
    <w:rsid w:val="00AD0D44"/>
    <w:rsid w:val="00AD1A9C"/>
    <w:rsid w:val="00AD2AE1"/>
    <w:rsid w:val="00B22CE3"/>
    <w:rsid w:val="00B254CB"/>
    <w:rsid w:val="00B55BFB"/>
    <w:rsid w:val="00B75C4C"/>
    <w:rsid w:val="00B91120"/>
    <w:rsid w:val="00B967AB"/>
    <w:rsid w:val="00B97AD3"/>
    <w:rsid w:val="00BB44C0"/>
    <w:rsid w:val="00BC6236"/>
    <w:rsid w:val="00BD1B57"/>
    <w:rsid w:val="00BD2C3B"/>
    <w:rsid w:val="00BF2F7D"/>
    <w:rsid w:val="00BF4562"/>
    <w:rsid w:val="00C00257"/>
    <w:rsid w:val="00C048C2"/>
    <w:rsid w:val="00C04F93"/>
    <w:rsid w:val="00C20E1D"/>
    <w:rsid w:val="00C277ED"/>
    <w:rsid w:val="00C32C71"/>
    <w:rsid w:val="00C50C3B"/>
    <w:rsid w:val="00C919D4"/>
    <w:rsid w:val="00CA7D10"/>
    <w:rsid w:val="00CB4CF7"/>
    <w:rsid w:val="00CF702D"/>
    <w:rsid w:val="00D004D9"/>
    <w:rsid w:val="00D04FF0"/>
    <w:rsid w:val="00D169BE"/>
    <w:rsid w:val="00D23912"/>
    <w:rsid w:val="00D24B03"/>
    <w:rsid w:val="00D52BF3"/>
    <w:rsid w:val="00D620D8"/>
    <w:rsid w:val="00DC4532"/>
    <w:rsid w:val="00DD6EB3"/>
    <w:rsid w:val="00DD72BB"/>
    <w:rsid w:val="00DF721B"/>
    <w:rsid w:val="00E05F8A"/>
    <w:rsid w:val="00E260C8"/>
    <w:rsid w:val="00E2697D"/>
    <w:rsid w:val="00E47327"/>
    <w:rsid w:val="00E76310"/>
    <w:rsid w:val="00E77913"/>
    <w:rsid w:val="00E83DFC"/>
    <w:rsid w:val="00E909CE"/>
    <w:rsid w:val="00EB1CE1"/>
    <w:rsid w:val="00EB53EC"/>
    <w:rsid w:val="00EB7F88"/>
    <w:rsid w:val="00EC507F"/>
    <w:rsid w:val="00EC5789"/>
    <w:rsid w:val="00EE2081"/>
    <w:rsid w:val="00EE7A6E"/>
    <w:rsid w:val="00EF60EB"/>
    <w:rsid w:val="00F03C3A"/>
    <w:rsid w:val="00F3116B"/>
    <w:rsid w:val="00F31CC5"/>
    <w:rsid w:val="00F45B0C"/>
    <w:rsid w:val="00F51D6E"/>
    <w:rsid w:val="00FD251D"/>
    <w:rsid w:val="00FF533D"/>
    <w:rsid w:val="00FF71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4B396C69"/>
  <w15:chartTrackingRefBased/>
  <w15:docId w15:val="{44118C53-46C3-4BFF-83FA-71DA7BACC0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color w:val="483E41" w:themeColor="text2"/>
        <w:sz w:val="28"/>
        <w:szCs w:val="28"/>
        <w:lang w:val="en-US" w:eastAsia="ja-JP" w:bidi="ar-SA"/>
      </w:rPr>
    </w:rPrDefault>
    <w:pPrDefault>
      <w:pPr>
        <w:spacing w:after="360"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3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7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37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8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65F"/>
  </w:style>
  <w:style w:type="paragraph" w:styleId="Heading1">
    <w:name w:val="heading 1"/>
    <w:basedOn w:val="Normal"/>
    <w:next w:val="Normal"/>
    <w:link w:val="Heading1Char"/>
    <w:uiPriority w:val="5"/>
    <w:qFormat/>
    <w:rsid w:val="007D7E3E"/>
    <w:pPr>
      <w:keepNext/>
      <w:keepLines/>
      <w:spacing w:after="280" w:line="264" w:lineRule="auto"/>
      <w:outlineLvl w:val="0"/>
    </w:pPr>
    <w:rPr>
      <w:rFonts w:asciiTheme="majorHAnsi" w:eastAsiaTheme="majorEastAsia" w:hAnsiTheme="majorHAnsi" w:cstheme="majorBidi"/>
      <w:caps/>
      <w:sz w:val="44"/>
      <w:szCs w:val="32"/>
    </w:rPr>
  </w:style>
  <w:style w:type="paragraph" w:styleId="Heading2">
    <w:name w:val="heading 2"/>
    <w:basedOn w:val="Normal"/>
    <w:next w:val="Normal"/>
    <w:link w:val="Heading2Char"/>
    <w:uiPriority w:val="6"/>
    <w:qFormat/>
    <w:rsid w:val="007D7E3E"/>
    <w:pPr>
      <w:keepNext/>
      <w:keepLines/>
      <w:spacing w:before="140" w:after="120" w:line="264" w:lineRule="auto"/>
      <w:outlineLvl w:val="1"/>
    </w:pPr>
    <w:rPr>
      <w:rFonts w:asciiTheme="majorHAnsi" w:eastAsiaTheme="majorEastAsia" w:hAnsiTheme="majorHAnsi" w:cstheme="majorBidi"/>
      <w:b/>
      <w:caps/>
      <w:color w:val="175D6C" w:themeColor="accent1" w:themeShade="80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7"/>
    <w:semiHidden/>
    <w:unhideWhenUsed/>
    <w:qFormat/>
    <w:rsid w:val="007D7E3E"/>
    <w:pPr>
      <w:keepNext/>
      <w:keepLines/>
      <w:spacing w:before="140" w:after="120" w:line="264" w:lineRule="auto"/>
      <w:outlineLvl w:val="2"/>
    </w:pPr>
    <w:rPr>
      <w:rFonts w:asciiTheme="majorHAnsi" w:eastAsiaTheme="majorEastAsia" w:hAnsiTheme="majorHAnsi" w:cstheme="majorBidi"/>
      <w:b/>
      <w:caps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D7E3E"/>
    <w:pPr>
      <w:keepNext/>
      <w:keepLines/>
      <w:spacing w:before="140" w:after="120" w:line="264" w:lineRule="auto"/>
      <w:outlineLvl w:val="3"/>
    </w:pPr>
    <w:rPr>
      <w:rFonts w:asciiTheme="majorHAnsi" w:eastAsiaTheme="majorEastAsia" w:hAnsiTheme="majorHAnsi" w:cstheme="majorBidi"/>
      <w:iCs/>
      <w:caps/>
      <w:sz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D7E3E"/>
    <w:pPr>
      <w:keepNext/>
      <w:keepLines/>
      <w:spacing w:before="140" w:after="120" w:line="264" w:lineRule="auto"/>
      <w:outlineLvl w:val="4"/>
    </w:pPr>
    <w:rPr>
      <w:rFonts w:asciiTheme="majorHAnsi" w:eastAsiaTheme="majorEastAsia" w:hAnsiTheme="majorHAnsi" w:cstheme="majorBidi"/>
      <w:b/>
      <w:caps/>
      <w:color w:val="175D6C" w:themeColor="accent1" w:themeShade="80"/>
      <w:sz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D7E3E"/>
    <w:pPr>
      <w:keepNext/>
      <w:keepLines/>
      <w:spacing w:before="140" w:after="120" w:line="264" w:lineRule="auto"/>
      <w:outlineLvl w:val="5"/>
    </w:pPr>
    <w:rPr>
      <w:rFonts w:asciiTheme="majorHAnsi" w:eastAsiaTheme="majorEastAsia" w:hAnsiTheme="majorHAnsi" w:cstheme="majorBidi"/>
      <w:caps/>
      <w:color w:val="175D6C" w:themeColor="accent1" w:themeShade="80"/>
      <w:sz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D7E3E"/>
    <w:pPr>
      <w:keepNext/>
      <w:keepLines/>
      <w:spacing w:before="140" w:after="120" w:line="264" w:lineRule="auto"/>
      <w:outlineLvl w:val="6"/>
    </w:pPr>
    <w:rPr>
      <w:rFonts w:asciiTheme="majorHAnsi" w:eastAsiaTheme="majorEastAsia" w:hAnsiTheme="majorHAnsi" w:cstheme="majorBidi"/>
      <w:b/>
      <w:iCs/>
      <w:caps/>
      <w:color w:val="352E30" w:themeColor="text2" w:themeShade="BF"/>
      <w:sz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D7E3E"/>
    <w:pPr>
      <w:keepNext/>
      <w:keepLines/>
      <w:spacing w:before="140" w:after="120" w:line="264" w:lineRule="auto"/>
      <w:outlineLvl w:val="7"/>
    </w:pPr>
    <w:rPr>
      <w:rFonts w:asciiTheme="majorHAnsi" w:eastAsiaTheme="majorEastAsia" w:hAnsiTheme="majorHAnsi" w:cstheme="majorBidi"/>
      <w:caps/>
      <w:color w:val="352E30" w:themeColor="text2" w:themeShade="BF"/>
      <w:sz w:val="22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D7E3E"/>
    <w:pPr>
      <w:keepNext/>
      <w:keepLines/>
      <w:spacing w:before="140" w:after="120" w:line="264" w:lineRule="auto"/>
      <w:outlineLvl w:val="8"/>
    </w:pPr>
    <w:rPr>
      <w:rFonts w:asciiTheme="majorHAnsi" w:eastAsiaTheme="majorEastAsia" w:hAnsiTheme="majorHAnsi" w:cstheme="majorBidi"/>
      <w:b/>
      <w:iCs/>
      <w:caps/>
      <w:color w:val="175D6C" w:themeColor="accent1" w:themeShade="80"/>
      <w:sz w:val="2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ripJournalTable">
    <w:name w:val="Trip Journal Table"/>
    <w:basedOn w:val="TableNormal"/>
    <w:uiPriority w:val="99"/>
    <w:tblPr>
      <w:tblBorders>
        <w:top w:val="single" w:sz="36" w:space="0" w:color="483E41" w:themeColor="text2"/>
        <w:insideH w:val="single" w:sz="12" w:space="0" w:color="483E41" w:themeColor="text2"/>
      </w:tblBorders>
      <w:tblCellMar>
        <w:top w:w="288" w:type="dxa"/>
        <w:left w:w="0" w:type="dxa"/>
        <w:right w:w="0" w:type="dxa"/>
      </w:tblCellMar>
    </w:tblPr>
  </w:style>
  <w:style w:type="paragraph" w:styleId="Footer">
    <w:name w:val="footer"/>
    <w:basedOn w:val="Normal"/>
    <w:link w:val="FooterChar"/>
    <w:uiPriority w:val="99"/>
    <w:unhideWhenUsed/>
    <w:qFormat/>
    <w:pPr>
      <w:spacing w:after="0" w:line="240" w:lineRule="auto"/>
    </w:pPr>
    <w:rPr>
      <w:color w:val="96858A" w:themeColor="text2" w:themeTint="99"/>
      <w:sz w:val="44"/>
    </w:rPr>
  </w:style>
  <w:style w:type="character" w:customStyle="1" w:styleId="FooterChar">
    <w:name w:val="Footer Char"/>
    <w:basedOn w:val="DefaultParagraphFont"/>
    <w:link w:val="Footer"/>
    <w:uiPriority w:val="99"/>
    <w:rPr>
      <w:color w:val="96858A" w:themeColor="text2" w:themeTint="99"/>
      <w:sz w:val="44"/>
    </w:rPr>
  </w:style>
  <w:style w:type="character" w:styleId="PlaceholderText">
    <w:name w:val="Placeholder Text"/>
    <w:basedOn w:val="DefaultParagraphFont"/>
    <w:uiPriority w:val="99"/>
    <w:semiHidden/>
    <w:rsid w:val="005C1206"/>
    <w:rPr>
      <w:color w:val="595959" w:themeColor="text1" w:themeTint="A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A5E48"/>
    <w:pPr>
      <w:spacing w:line="240" w:lineRule="auto"/>
    </w:pPr>
    <w:rPr>
      <w:rFonts w:ascii="Segoe UI" w:hAnsi="Segoe UI" w:cs="Segoe UI"/>
      <w:sz w:val="22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5E48"/>
    <w:rPr>
      <w:rFonts w:ascii="Segoe UI" w:hAnsi="Segoe UI" w:cs="Segoe UI"/>
      <w:sz w:val="22"/>
      <w:szCs w:val="18"/>
    </w:rPr>
  </w:style>
  <w:style w:type="paragraph" w:styleId="Date">
    <w:name w:val="Date"/>
    <w:basedOn w:val="Normal"/>
    <w:next w:val="Heading1"/>
    <w:link w:val="DateChar"/>
    <w:uiPriority w:val="3"/>
    <w:unhideWhenUsed/>
    <w:qFormat/>
    <w:pPr>
      <w:pBdr>
        <w:bottom w:val="single" w:sz="36" w:space="9" w:color="483E41" w:themeColor="text2"/>
      </w:pBdr>
      <w:spacing w:after="280" w:line="240" w:lineRule="auto"/>
    </w:pPr>
    <w:rPr>
      <w:b/>
      <w:caps/>
      <w:sz w:val="34"/>
    </w:rPr>
  </w:style>
  <w:style w:type="character" w:customStyle="1" w:styleId="DateChar">
    <w:name w:val="Date Char"/>
    <w:basedOn w:val="DefaultParagraphFont"/>
    <w:link w:val="Date"/>
    <w:uiPriority w:val="3"/>
    <w:rPr>
      <w:b/>
      <w:caps/>
      <w:sz w:val="34"/>
    </w:rPr>
  </w:style>
  <w:style w:type="paragraph" w:styleId="Title">
    <w:name w:val="Title"/>
    <w:basedOn w:val="Normal"/>
    <w:next w:val="Subtitle"/>
    <w:link w:val="TitleChar"/>
    <w:uiPriority w:val="1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b/>
      <w:caps/>
      <w:kern w:val="28"/>
      <w:sz w:val="88"/>
      <w:szCs w:val="56"/>
    </w:rPr>
  </w:style>
  <w:style w:type="character" w:customStyle="1" w:styleId="TitleChar">
    <w:name w:val="Title Char"/>
    <w:basedOn w:val="DefaultParagraphFont"/>
    <w:link w:val="Title"/>
    <w:uiPriority w:val="1"/>
    <w:rPr>
      <w:rFonts w:asciiTheme="majorHAnsi" w:eastAsiaTheme="majorEastAsia" w:hAnsiTheme="majorHAnsi" w:cstheme="majorBidi"/>
      <w:b/>
      <w:caps/>
      <w:kern w:val="28"/>
      <w:sz w:val="88"/>
      <w:szCs w:val="56"/>
    </w:rPr>
  </w:style>
  <w:style w:type="paragraph" w:styleId="Subtitle">
    <w:name w:val="Subtitle"/>
    <w:basedOn w:val="Normal"/>
    <w:next w:val="Date"/>
    <w:link w:val="SubtitleChar"/>
    <w:uiPriority w:val="2"/>
    <w:qFormat/>
    <w:pPr>
      <w:numPr>
        <w:ilvl w:val="1"/>
      </w:numPr>
      <w:spacing w:after="260"/>
      <w:contextualSpacing/>
    </w:pPr>
    <w:rPr>
      <w:rFonts w:asciiTheme="majorHAnsi" w:eastAsiaTheme="minorEastAsia" w:hAnsiTheme="majorHAnsi"/>
      <w:caps/>
      <w:sz w:val="88"/>
      <w:szCs w:val="22"/>
    </w:rPr>
  </w:style>
  <w:style w:type="character" w:customStyle="1" w:styleId="SubtitleChar">
    <w:name w:val="Subtitle Char"/>
    <w:basedOn w:val="DefaultParagraphFont"/>
    <w:link w:val="Subtitle"/>
    <w:uiPriority w:val="2"/>
    <w:rPr>
      <w:rFonts w:asciiTheme="majorHAnsi" w:eastAsiaTheme="minorEastAsia" w:hAnsiTheme="majorHAnsi"/>
      <w:caps/>
      <w:sz w:val="88"/>
      <w:szCs w:val="22"/>
    </w:rPr>
  </w:style>
  <w:style w:type="character" w:customStyle="1" w:styleId="Heading1Char">
    <w:name w:val="Heading 1 Char"/>
    <w:basedOn w:val="DefaultParagraphFont"/>
    <w:link w:val="Heading1"/>
    <w:uiPriority w:val="5"/>
    <w:rPr>
      <w:rFonts w:asciiTheme="majorHAnsi" w:eastAsiaTheme="majorEastAsia" w:hAnsiTheme="majorHAnsi" w:cstheme="majorBidi"/>
      <w:caps/>
      <w:sz w:val="44"/>
      <w:szCs w:val="32"/>
    </w:rPr>
  </w:style>
  <w:style w:type="character" w:customStyle="1" w:styleId="Heading2Char">
    <w:name w:val="Heading 2 Char"/>
    <w:basedOn w:val="DefaultParagraphFont"/>
    <w:link w:val="Heading2"/>
    <w:uiPriority w:val="6"/>
    <w:rsid w:val="003F411E"/>
    <w:rPr>
      <w:rFonts w:asciiTheme="majorHAnsi" w:eastAsiaTheme="majorEastAsia" w:hAnsiTheme="majorHAnsi" w:cstheme="majorBidi"/>
      <w:b/>
      <w:caps/>
      <w:color w:val="175D6C" w:themeColor="accent1" w:themeShade="80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7"/>
    <w:semiHidden/>
    <w:rPr>
      <w:rFonts w:asciiTheme="majorHAnsi" w:eastAsiaTheme="majorEastAsia" w:hAnsiTheme="majorHAnsi" w:cstheme="majorBidi"/>
      <w:b/>
      <w:caps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iCs/>
      <w:caps/>
      <w:sz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D7E3E"/>
    <w:rPr>
      <w:rFonts w:asciiTheme="majorHAnsi" w:eastAsiaTheme="majorEastAsia" w:hAnsiTheme="majorHAnsi" w:cstheme="majorBidi"/>
      <w:b/>
      <w:caps/>
      <w:color w:val="175D6C" w:themeColor="accent1" w:themeShade="80"/>
      <w:sz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D7E3E"/>
    <w:rPr>
      <w:rFonts w:asciiTheme="majorHAnsi" w:eastAsiaTheme="majorEastAsia" w:hAnsiTheme="majorHAnsi" w:cstheme="majorBidi"/>
      <w:caps/>
      <w:color w:val="175D6C" w:themeColor="accent1" w:themeShade="80"/>
      <w:sz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D7E3E"/>
    <w:rPr>
      <w:rFonts w:asciiTheme="majorHAnsi" w:eastAsiaTheme="majorEastAsia" w:hAnsiTheme="majorHAnsi" w:cstheme="majorBidi"/>
      <w:b/>
      <w:iCs/>
      <w:caps/>
      <w:color w:val="352E30" w:themeColor="text2" w:themeShade="BF"/>
      <w:sz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D7E3E"/>
    <w:rPr>
      <w:rFonts w:asciiTheme="majorHAnsi" w:eastAsiaTheme="majorEastAsia" w:hAnsiTheme="majorHAnsi" w:cstheme="majorBidi"/>
      <w:caps/>
      <w:color w:val="352E30" w:themeColor="text2" w:themeShade="BF"/>
      <w:sz w:val="22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D7E3E"/>
    <w:rPr>
      <w:rFonts w:asciiTheme="majorHAnsi" w:eastAsiaTheme="majorEastAsia" w:hAnsiTheme="majorHAnsi" w:cstheme="majorBidi"/>
      <w:b/>
      <w:iCs/>
      <w:caps/>
      <w:color w:val="175D6C" w:themeColor="accent1" w:themeShade="80"/>
      <w:sz w:val="22"/>
      <w:szCs w:val="21"/>
    </w:rPr>
  </w:style>
  <w:style w:type="paragraph" w:styleId="Quote">
    <w:name w:val="Quote"/>
    <w:basedOn w:val="Normal"/>
    <w:next w:val="Normal"/>
    <w:link w:val="QuoteChar"/>
    <w:uiPriority w:val="37"/>
    <w:semiHidden/>
    <w:unhideWhenUsed/>
    <w:qFormat/>
    <w:pPr>
      <w:spacing w:before="260" w:after="260"/>
      <w:contextualSpacing/>
    </w:pPr>
    <w:rPr>
      <w:iCs/>
      <w:sz w:val="40"/>
    </w:rPr>
  </w:style>
  <w:style w:type="character" w:customStyle="1" w:styleId="QuoteChar">
    <w:name w:val="Quote Char"/>
    <w:basedOn w:val="DefaultParagraphFont"/>
    <w:link w:val="Quote"/>
    <w:uiPriority w:val="37"/>
    <w:semiHidden/>
    <w:rPr>
      <w:iCs/>
      <w:sz w:val="40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7D7E3E"/>
    <w:pPr>
      <w:spacing w:before="260" w:after="260"/>
      <w:contextualSpacing/>
    </w:pPr>
    <w:rPr>
      <w:iCs/>
      <w:color w:val="175D6C" w:themeColor="accent1" w:themeShade="80"/>
      <w:sz w:val="40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7D7E3E"/>
    <w:rPr>
      <w:iCs/>
      <w:color w:val="175D6C" w:themeColor="accent1" w:themeShade="80"/>
      <w:sz w:val="40"/>
    </w:rPr>
  </w:style>
  <w:style w:type="paragraph" w:styleId="ListParagraph">
    <w:name w:val="List Paragraph"/>
    <w:basedOn w:val="Normal"/>
    <w:uiPriority w:val="34"/>
    <w:unhideWhenUsed/>
    <w:qFormat/>
    <w:pPr>
      <w:ind w:left="720"/>
      <w:contextualSpacing/>
    </w:pPr>
  </w:style>
  <w:style w:type="character" w:styleId="BookTitle">
    <w:name w:val="Book Title"/>
    <w:basedOn w:val="DefaultParagraphFont"/>
    <w:uiPriority w:val="33"/>
    <w:semiHidden/>
    <w:unhideWhenUsed/>
    <w:qFormat/>
    <w:rPr>
      <w:rFonts w:asciiTheme="majorHAnsi" w:hAnsiTheme="majorHAnsi"/>
      <w:b w:val="0"/>
      <w:bCs/>
      <w:i w:val="0"/>
      <w:iCs/>
      <w:spacing w:val="0"/>
      <w:sz w:val="28"/>
      <w:u w:val="single" w:color="483E41" w:themeColor="text2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A5E48"/>
    <w:pPr>
      <w:spacing w:after="200" w:line="240" w:lineRule="auto"/>
    </w:pPr>
    <w:rPr>
      <w:iCs/>
      <w:sz w:val="22"/>
      <w:szCs w:val="18"/>
    </w:rPr>
  </w:style>
  <w:style w:type="character" w:styleId="IntenseEmphasis">
    <w:name w:val="Intense Emphasis"/>
    <w:basedOn w:val="DefaultParagraphFont"/>
    <w:uiPriority w:val="28"/>
    <w:semiHidden/>
    <w:unhideWhenUsed/>
    <w:qFormat/>
    <w:rsid w:val="003F41A1"/>
    <w:rPr>
      <w:b/>
      <w:i w:val="0"/>
      <w:iCs/>
      <w:color w:val="175D6C" w:themeColor="accent1" w:themeShade="80"/>
    </w:rPr>
  </w:style>
  <w:style w:type="character" w:styleId="Emphasis">
    <w:name w:val="Emphasis"/>
    <w:basedOn w:val="DefaultParagraphFont"/>
    <w:uiPriority w:val="20"/>
    <w:semiHidden/>
    <w:unhideWhenUsed/>
    <w:qFormat/>
    <w:rsid w:val="007D7E3E"/>
    <w:rPr>
      <w:i w:val="0"/>
      <w:iCs/>
      <w:color w:val="175D6C" w:themeColor="accent1" w:themeShade="80"/>
    </w:rPr>
  </w:style>
  <w:style w:type="character" w:styleId="Strong">
    <w:name w:val="Strong"/>
    <w:basedOn w:val="DefaultParagraphFont"/>
    <w:uiPriority w:val="22"/>
    <w:unhideWhenUsed/>
    <w:qFormat/>
    <w:rPr>
      <w:b/>
      <w:bCs/>
      <w:color w:val="483E41" w:themeColor="text2"/>
    </w:rPr>
  </w:style>
  <w:style w:type="character" w:styleId="SubtleReference">
    <w:name w:val="Subtle Reference"/>
    <w:basedOn w:val="DefaultParagraphFont"/>
    <w:uiPriority w:val="31"/>
    <w:semiHidden/>
    <w:unhideWhenUsed/>
    <w:qFormat/>
    <w:rPr>
      <w:caps/>
      <w:smallCaps w:val="0"/>
      <w:color w:val="483E41" w:themeColor="text2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/>
      <w:smallCaps w:val="0"/>
      <w:color w:val="483E41" w:themeColor="text2"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outlineLvl w:val="9"/>
    </w:pPr>
  </w:style>
  <w:style w:type="character" w:styleId="SubtleEmphasis">
    <w:name w:val="Subtle Emphasis"/>
    <w:basedOn w:val="DefaultParagraphFont"/>
    <w:uiPriority w:val="19"/>
    <w:semiHidden/>
    <w:unhideWhenUsed/>
    <w:qFormat/>
    <w:rsid w:val="00241CE2"/>
    <w:rPr>
      <w:b w:val="0"/>
      <w:i w:val="0"/>
      <w:iCs/>
      <w:color w:val="352E30" w:themeColor="text2" w:themeShade="BF"/>
    </w:rPr>
  </w:style>
  <w:style w:type="paragraph" w:styleId="Header">
    <w:name w:val="header"/>
    <w:basedOn w:val="Normal"/>
    <w:link w:val="HeaderChar"/>
    <w:uiPriority w:val="99"/>
    <w:qFormat/>
    <w:rsid w:val="008B6B09"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B6B09"/>
  </w:style>
  <w:style w:type="paragraph" w:styleId="BodyText3">
    <w:name w:val="Body Text 3"/>
    <w:basedOn w:val="Normal"/>
    <w:link w:val="BodyText3Char"/>
    <w:uiPriority w:val="99"/>
    <w:semiHidden/>
    <w:unhideWhenUsed/>
    <w:rsid w:val="001A5E48"/>
    <w:pPr>
      <w:spacing w:after="120"/>
    </w:pPr>
    <w:rPr>
      <w:sz w:val="22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1A5E48"/>
    <w:rPr>
      <w:sz w:val="22"/>
      <w:szCs w:val="16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1A5E48"/>
    <w:pPr>
      <w:spacing w:after="120"/>
      <w:ind w:left="360"/>
    </w:pPr>
    <w:rPr>
      <w:sz w:val="22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1A5E48"/>
    <w:rPr>
      <w:sz w:val="22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1A5E48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A5E48"/>
    <w:pPr>
      <w:spacing w:line="240" w:lineRule="auto"/>
    </w:pPr>
    <w:rPr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A5E48"/>
    <w:rPr>
      <w:sz w:val="22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A5E4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A5E48"/>
    <w:rPr>
      <w:b/>
      <w:bCs/>
      <w:sz w:val="22"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1A5E48"/>
    <w:pPr>
      <w:spacing w:after="0" w:line="240" w:lineRule="auto"/>
    </w:pPr>
    <w:rPr>
      <w:rFonts w:ascii="Segoe UI" w:hAnsi="Segoe UI" w:cs="Segoe UI"/>
      <w:sz w:val="22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1A5E48"/>
    <w:rPr>
      <w:rFonts w:ascii="Segoe UI" w:hAnsi="Segoe UI" w:cs="Segoe UI"/>
      <w:sz w:val="22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1A5E48"/>
    <w:pPr>
      <w:spacing w:after="0" w:line="240" w:lineRule="auto"/>
    </w:pPr>
    <w:rPr>
      <w:sz w:val="22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1A5E48"/>
    <w:rPr>
      <w:sz w:val="22"/>
      <w:szCs w:val="20"/>
    </w:rPr>
  </w:style>
  <w:style w:type="paragraph" w:styleId="EnvelopeReturn">
    <w:name w:val="envelope return"/>
    <w:basedOn w:val="Normal"/>
    <w:uiPriority w:val="99"/>
    <w:semiHidden/>
    <w:unhideWhenUsed/>
    <w:rsid w:val="001A5E48"/>
    <w:pPr>
      <w:spacing w:after="0" w:line="240" w:lineRule="auto"/>
    </w:pPr>
    <w:rPr>
      <w:rFonts w:asciiTheme="majorHAnsi" w:eastAsiaTheme="majorEastAsia" w:hAnsiTheme="majorHAnsi" w:cstheme="majorBidi"/>
      <w:sz w:val="22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A5E48"/>
    <w:pPr>
      <w:spacing w:after="0" w:line="240" w:lineRule="auto"/>
    </w:pPr>
    <w:rPr>
      <w:sz w:val="22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A5E48"/>
    <w:rPr>
      <w:sz w:val="22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1A5E48"/>
    <w:rPr>
      <w:rFonts w:ascii="Consolas" w:hAnsi="Consolas"/>
      <w:sz w:val="22"/>
      <w:szCs w:val="20"/>
    </w:rPr>
  </w:style>
  <w:style w:type="character" w:styleId="HTMLKeyboard">
    <w:name w:val="HTML Keyboard"/>
    <w:basedOn w:val="DefaultParagraphFont"/>
    <w:uiPriority w:val="99"/>
    <w:semiHidden/>
    <w:unhideWhenUsed/>
    <w:rsid w:val="001A5E48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A5E48"/>
    <w:pPr>
      <w:spacing w:after="0" w:line="240" w:lineRule="auto"/>
    </w:pPr>
    <w:rPr>
      <w:rFonts w:ascii="Consolas" w:hAnsi="Consolas"/>
      <w:sz w:val="22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A5E48"/>
    <w:rPr>
      <w:rFonts w:ascii="Consolas" w:hAnsi="Consolas"/>
      <w:sz w:val="22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1A5E48"/>
    <w:rPr>
      <w:rFonts w:ascii="Consolas" w:hAnsi="Consolas"/>
      <w:sz w:val="22"/>
      <w:szCs w:val="20"/>
    </w:rPr>
  </w:style>
  <w:style w:type="paragraph" w:styleId="MacroText">
    <w:name w:val="macro"/>
    <w:link w:val="MacroTextChar"/>
    <w:uiPriority w:val="99"/>
    <w:semiHidden/>
    <w:unhideWhenUsed/>
    <w:rsid w:val="001A5E48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2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1A5E48"/>
    <w:rPr>
      <w:rFonts w:ascii="Consolas" w:hAnsi="Consolas"/>
      <w:sz w:val="22"/>
      <w:szCs w:val="20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1A5E48"/>
    <w:pPr>
      <w:spacing w:after="0" w:line="240" w:lineRule="auto"/>
    </w:pPr>
    <w:rPr>
      <w:rFonts w:ascii="Consolas" w:hAnsi="Consolas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1A5E48"/>
    <w:rPr>
      <w:rFonts w:ascii="Consolas" w:hAnsi="Consolas"/>
      <w:sz w:val="22"/>
      <w:szCs w:val="21"/>
    </w:rPr>
  </w:style>
  <w:style w:type="paragraph" w:styleId="BlockText">
    <w:name w:val="Block Text"/>
    <w:basedOn w:val="Normal"/>
    <w:uiPriority w:val="99"/>
    <w:semiHidden/>
    <w:unhideWhenUsed/>
    <w:rsid w:val="007D7E3E"/>
    <w:pPr>
      <w:pBdr>
        <w:top w:val="single" w:sz="2" w:space="10" w:color="33B7D3" w:themeColor="accent1" w:shadow="1" w:frame="1"/>
        <w:left w:val="single" w:sz="2" w:space="10" w:color="33B7D3" w:themeColor="accent1" w:shadow="1" w:frame="1"/>
        <w:bottom w:val="single" w:sz="2" w:space="10" w:color="33B7D3" w:themeColor="accent1" w:shadow="1" w:frame="1"/>
        <w:right w:val="single" w:sz="2" w:space="10" w:color="33B7D3" w:themeColor="accent1" w:shadow="1" w:frame="1"/>
      </w:pBdr>
      <w:ind w:left="1152" w:right="1152"/>
    </w:pPr>
    <w:rPr>
      <w:rFonts w:eastAsiaTheme="minorEastAsia"/>
      <w:i/>
      <w:iCs/>
      <w:color w:val="175D6C" w:themeColor="accent1" w:themeShade="80"/>
    </w:rPr>
  </w:style>
  <w:style w:type="character" w:styleId="FollowedHyperlink">
    <w:name w:val="FollowedHyperlink"/>
    <w:basedOn w:val="DefaultParagraphFont"/>
    <w:uiPriority w:val="99"/>
    <w:semiHidden/>
    <w:unhideWhenUsed/>
    <w:rsid w:val="005C1206"/>
    <w:rPr>
      <w:color w:val="7F2A6C" w:themeColor="accent6" w:themeShade="80"/>
      <w:u w:val="single"/>
    </w:rPr>
  </w:style>
  <w:style w:type="character" w:styleId="Hyperlink">
    <w:name w:val="Hyperlink"/>
    <w:basedOn w:val="DefaultParagraphFont"/>
    <w:uiPriority w:val="99"/>
    <w:unhideWhenUsed/>
    <w:rsid w:val="003F41A1"/>
    <w:rPr>
      <w:color w:val="175D6C" w:themeColor="accent1" w:themeShade="80"/>
      <w:u w:val="single"/>
    </w:rPr>
  </w:style>
  <w:style w:type="paragraph" w:styleId="NormalWeb">
    <w:name w:val="Normal (Web)"/>
    <w:basedOn w:val="Normal"/>
    <w:uiPriority w:val="99"/>
    <w:semiHidden/>
    <w:unhideWhenUsed/>
    <w:rsid w:val="00E909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en-GB" w:eastAsia="en-GB"/>
    </w:rPr>
  </w:style>
  <w:style w:type="paragraph" w:styleId="BodyText">
    <w:name w:val="Body Text"/>
    <w:basedOn w:val="Normal"/>
    <w:link w:val="BodyTextChar"/>
    <w:uiPriority w:val="1"/>
    <w:qFormat/>
    <w:rsid w:val="008235C5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color w:val="auto"/>
      <w:sz w:val="20"/>
      <w:szCs w:val="20"/>
      <w:lang w:val="en-GB" w:eastAsia="en-GB" w:bidi="en-GB"/>
    </w:rPr>
  </w:style>
  <w:style w:type="character" w:customStyle="1" w:styleId="BodyTextChar">
    <w:name w:val="Body Text Char"/>
    <w:basedOn w:val="DefaultParagraphFont"/>
    <w:link w:val="BodyText"/>
    <w:uiPriority w:val="1"/>
    <w:rsid w:val="008235C5"/>
    <w:rPr>
      <w:rFonts w:ascii="Tahoma" w:eastAsia="Tahoma" w:hAnsi="Tahoma" w:cs="Tahoma"/>
      <w:color w:val="auto"/>
      <w:sz w:val="20"/>
      <w:szCs w:val="20"/>
      <w:lang w:val="en-GB" w:eastAsia="en-GB" w:bidi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AC468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6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64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9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2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6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5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3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8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7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75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075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427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38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40.png"/><Relationship Id="rId18" Type="http://schemas.openxmlformats.org/officeDocument/2006/relationships/image" Target="media/image6.wmf"/><Relationship Id="rId26" Type="http://schemas.openxmlformats.org/officeDocument/2006/relationships/hyperlink" Target="https://www.healthcareers.nhs.uk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e-lfh.org.uk/AHP-Careers/Routes-into-AHP-Careers.html" TargetMode="External"/><Relationship Id="rId7" Type="http://schemas.openxmlformats.org/officeDocument/2006/relationships/image" Target="media/image1.tiff"/><Relationship Id="rId12" Type="http://schemas.openxmlformats.org/officeDocument/2006/relationships/image" Target="media/image4.png"/><Relationship Id="rId17" Type="http://schemas.openxmlformats.org/officeDocument/2006/relationships/hyperlink" Target="https://www.careersinpodiatry.com/" TargetMode="External"/><Relationship Id="rId25" Type="http://schemas.openxmlformats.org/officeDocument/2006/relationships/hyperlink" Target="http://www.thewowshow.org/youtube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careersinpodiatry.com/" TargetMode="External"/><Relationship Id="rId20" Type="http://schemas.openxmlformats.org/officeDocument/2006/relationships/hyperlink" Target="https://www.e-lfh.org.uk/AHP-Careers/Routes-into-AHP-Careers.html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wmf"/><Relationship Id="rId24" Type="http://schemas.openxmlformats.org/officeDocument/2006/relationships/hyperlink" Target="https://www.surveymonkey.co.uk/r/wow-podiatry" TargetMode="Externa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0.wmf"/><Relationship Id="rId23" Type="http://schemas.openxmlformats.org/officeDocument/2006/relationships/image" Target="media/image8.png"/><Relationship Id="rId28" Type="http://schemas.openxmlformats.org/officeDocument/2006/relationships/hyperlink" Target="https://www.votesforschools.com/" TargetMode="External"/><Relationship Id="rId10" Type="http://schemas.openxmlformats.org/officeDocument/2006/relationships/image" Target="media/image3.wmf"/><Relationship Id="rId19" Type="http://schemas.openxmlformats.org/officeDocument/2006/relationships/image" Target="media/image60.wmf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20.wmf"/><Relationship Id="rId14" Type="http://schemas.openxmlformats.org/officeDocument/2006/relationships/image" Target="media/image5.wmf"/><Relationship Id="rId22" Type="http://schemas.openxmlformats.org/officeDocument/2006/relationships/image" Target="media/image7.png"/><Relationship Id="rId27" Type="http://schemas.openxmlformats.org/officeDocument/2006/relationships/hyperlink" Target="https://www.healthcareers.nhs.uk/explore-roles/allied-health-professionals/roles-allied-health-professions/podiatrist" TargetMode="External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emf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udit\AppData\Roaming\Microsoft\Templates\Trip%20journal.dotx" TargetMode="External"/></Relationships>
</file>

<file path=word/theme/theme1.xml><?xml version="1.0" encoding="utf-8"?>
<a:theme xmlns:a="http://schemas.openxmlformats.org/drawingml/2006/main" name="Office Theme">
  <a:themeElements>
    <a:clrScheme name="Custom 25">
      <a:dk1>
        <a:sysClr val="windowText" lastClr="000000"/>
      </a:dk1>
      <a:lt1>
        <a:sysClr val="window" lastClr="FFFFFF"/>
      </a:lt1>
      <a:dk2>
        <a:srgbClr val="483E41"/>
      </a:dk2>
      <a:lt2>
        <a:srgbClr val="F9FAF8"/>
      </a:lt2>
      <a:accent1>
        <a:srgbClr val="33B7D3"/>
      </a:accent1>
      <a:accent2>
        <a:srgbClr val="E7635F"/>
      </a:accent2>
      <a:accent3>
        <a:srgbClr val="4FBF68"/>
      </a:accent3>
      <a:accent4>
        <a:srgbClr val="F57E0D"/>
      </a:accent4>
      <a:accent5>
        <a:srgbClr val="D1DE3C"/>
      </a:accent5>
      <a:accent6>
        <a:srgbClr val="D47EC1"/>
      </a:accent6>
      <a:hlink>
        <a:srgbClr val="33B7D3"/>
      </a:hlink>
      <a:folHlink>
        <a:srgbClr val="D47EC1"/>
      </a:folHlink>
    </a:clrScheme>
    <a:fontScheme name="Trip_Journal_Fonts">
      <a:majorFont>
        <a:latin typeface="Tahoma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ahoma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Trip journal</Template>
  <TotalTime>1597</TotalTime>
  <Pages>16</Pages>
  <Words>1168</Words>
  <Characters>6662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Jude Hadfield</dc:creator>
  <cp:keywords/>
  <dc:description/>
  <cp:lastModifiedBy>Kate Harris</cp:lastModifiedBy>
  <cp:revision>139</cp:revision>
  <dcterms:created xsi:type="dcterms:W3CDTF">2020-04-20T19:54:00Z</dcterms:created>
  <dcterms:modified xsi:type="dcterms:W3CDTF">2020-06-09T08:06:00Z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ssetID">
    <vt:lpwstr>TF10002003</vt:lpwstr>
  </property>
</Properties>
</file>